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9A99AE" w14:textId="1D7A1F83" w:rsidR="00C37F11" w:rsidRPr="0022550B" w:rsidRDefault="00C37F11" w:rsidP="00773803">
      <w:pPr>
        <w:pStyle w:val="Kop1"/>
        <w:numPr>
          <w:ilvl w:val="0"/>
          <w:numId w:val="0"/>
        </w:numPr>
        <w:rPr>
          <w:rFonts w:ascii="Trade Gothic LT Pro Cn" w:eastAsiaTheme="majorEastAsia" w:hAnsi="Trade Gothic LT Pro Cn" w:cstheme="minorHAnsi"/>
          <w:bCs/>
          <w:snapToGrid/>
          <w:color w:val="002060"/>
          <w:sz w:val="32"/>
          <w:szCs w:val="32"/>
        </w:rPr>
      </w:pPr>
      <w:bookmarkStart w:id="0" w:name="_Toc69987160"/>
      <w:bookmarkStart w:id="1" w:name="_Toc130566410"/>
      <w:bookmarkStart w:id="2" w:name="_Toc143512547"/>
      <w:bookmarkStart w:id="3" w:name="_Toc40455994"/>
      <w:bookmarkStart w:id="4" w:name="_Hlk40449328"/>
      <w:bookmarkStart w:id="5" w:name="_Toc40455995"/>
      <w:bookmarkStart w:id="6" w:name="_Hlk40449101"/>
      <w:r w:rsidRPr="0022550B">
        <w:rPr>
          <w:rFonts w:ascii="Trade Gothic LT Pro Cn" w:eastAsiaTheme="majorEastAsia" w:hAnsi="Trade Gothic LT Pro Cn" w:cstheme="minorHAnsi"/>
          <w:bCs/>
          <w:snapToGrid/>
          <w:color w:val="002060"/>
          <w:sz w:val="32"/>
          <w:szCs w:val="32"/>
        </w:rPr>
        <w:t xml:space="preserve">Bijlage </w:t>
      </w:r>
      <w:r w:rsidR="005A7CCC" w:rsidRPr="0022550B">
        <w:rPr>
          <w:rFonts w:ascii="Trade Gothic LT Pro Cn" w:eastAsiaTheme="majorEastAsia" w:hAnsi="Trade Gothic LT Pro Cn" w:cstheme="minorHAnsi"/>
          <w:bCs/>
          <w:snapToGrid/>
          <w:color w:val="002060"/>
          <w:sz w:val="32"/>
          <w:szCs w:val="32"/>
        </w:rPr>
        <w:t>5</w:t>
      </w:r>
      <w:r w:rsidRPr="0022550B">
        <w:rPr>
          <w:rFonts w:ascii="Trade Gothic LT Pro Cn" w:eastAsiaTheme="majorEastAsia" w:hAnsi="Trade Gothic LT Pro Cn" w:cstheme="minorHAnsi"/>
          <w:bCs/>
          <w:snapToGrid/>
          <w:color w:val="002060"/>
          <w:sz w:val="32"/>
          <w:szCs w:val="32"/>
        </w:rPr>
        <w:t xml:space="preserve"> - Model inschrijvingsbiljet</w:t>
      </w:r>
      <w:bookmarkEnd w:id="0"/>
      <w:bookmarkEnd w:id="1"/>
      <w:bookmarkEnd w:id="2"/>
    </w:p>
    <w:p w14:paraId="6A06A351" w14:textId="672828A2" w:rsidR="00C37F11" w:rsidRPr="00224FE3" w:rsidRDefault="00C37F11" w:rsidP="00773803">
      <w:pPr>
        <w:ind w:left="284"/>
        <w:rPr>
          <w:rFonts w:ascii="Calibri" w:hAnsi="Calibri"/>
          <w:sz w:val="20"/>
        </w:rPr>
      </w:pPr>
      <w:r w:rsidRPr="00224FE3">
        <w:rPr>
          <w:rFonts w:ascii="Calibri" w:hAnsi="Calibri"/>
          <w:sz w:val="20"/>
        </w:rPr>
        <w:t xml:space="preserve">De hierna te noemen </w:t>
      </w:r>
      <w:r w:rsidR="00224FE3">
        <w:rPr>
          <w:rFonts w:ascii="Calibri" w:hAnsi="Calibri"/>
          <w:sz w:val="20"/>
        </w:rPr>
        <w:t>I</w:t>
      </w:r>
      <w:r w:rsidRPr="00224FE3">
        <w:rPr>
          <w:rFonts w:ascii="Calibri" w:hAnsi="Calibri"/>
          <w:sz w:val="20"/>
        </w:rPr>
        <w:t>nschrijver:</w:t>
      </w:r>
    </w:p>
    <w:p w14:paraId="1BB4450D" w14:textId="77777777" w:rsidR="00C37F11" w:rsidRPr="00224FE3" w:rsidRDefault="00C37F11" w:rsidP="00773803">
      <w:pPr>
        <w:ind w:left="284"/>
        <w:rPr>
          <w:rFonts w:ascii="Calibri" w:hAnsi="Calibri"/>
          <w:sz w:val="20"/>
        </w:rPr>
      </w:pPr>
    </w:p>
    <w:p w14:paraId="6DC9C967" w14:textId="15CBC783" w:rsidR="00C37F11" w:rsidRPr="00224FE3" w:rsidRDefault="00C37F11" w:rsidP="00773803">
      <w:pPr>
        <w:ind w:left="284"/>
        <w:rPr>
          <w:rFonts w:ascii="Calibri" w:hAnsi="Calibri"/>
          <w:sz w:val="20"/>
        </w:rPr>
      </w:pPr>
      <w:r w:rsidRPr="00224FE3">
        <w:rPr>
          <w:rFonts w:ascii="Calibri" w:hAnsi="Calibri"/>
          <w:sz w:val="20"/>
        </w:rPr>
        <w:t xml:space="preserve">A) </w:t>
      </w:r>
      <w:r w:rsidRPr="00224FE3">
        <w:rPr>
          <w:rFonts w:ascii="Calibri" w:hAnsi="Calibri"/>
          <w:sz w:val="20"/>
        </w:rPr>
        <w:tab/>
      </w:r>
      <w:r w:rsidRPr="00224FE3">
        <w:rPr>
          <w:rFonts w:ascii="Calibri" w:hAnsi="Calibri"/>
          <w:sz w:val="20"/>
        </w:rPr>
        <w:tab/>
      </w:r>
      <w:r w:rsidRPr="00224FE3">
        <w:rPr>
          <w:rFonts w:ascii="Calibri" w:hAnsi="Calibri"/>
          <w:sz w:val="20"/>
        </w:rPr>
        <w:tab/>
      </w:r>
      <w:r w:rsidR="0026477B">
        <w:rPr>
          <w:rFonts w:ascii="Calibri" w:hAnsi="Calibri"/>
          <w:sz w:val="20"/>
        </w:rPr>
        <w:tab/>
      </w:r>
      <w:r w:rsidRPr="00224FE3">
        <w:rPr>
          <w:rFonts w:ascii="Calibri" w:hAnsi="Calibri"/>
          <w:color w:val="0000FF"/>
          <w:sz w:val="20"/>
        </w:rPr>
        <w:t xml:space="preserve">&lt;naam </w:t>
      </w:r>
      <w:r w:rsidR="00224FE3">
        <w:rPr>
          <w:rFonts w:ascii="Calibri" w:hAnsi="Calibri"/>
          <w:color w:val="0000FF"/>
          <w:sz w:val="20"/>
        </w:rPr>
        <w:t>I</w:t>
      </w:r>
      <w:r w:rsidRPr="00224FE3">
        <w:rPr>
          <w:rFonts w:ascii="Calibri" w:hAnsi="Calibri"/>
          <w:color w:val="0000FF"/>
          <w:sz w:val="20"/>
        </w:rPr>
        <w:t>nschrijver&gt;</w:t>
      </w:r>
    </w:p>
    <w:p w14:paraId="714071C5" w14:textId="45B1A65C" w:rsidR="00C37F11" w:rsidRPr="00224FE3" w:rsidRDefault="00C37F11" w:rsidP="00773803">
      <w:pPr>
        <w:ind w:left="284"/>
        <w:rPr>
          <w:rFonts w:ascii="Calibri" w:hAnsi="Calibri"/>
          <w:color w:val="0000FF"/>
          <w:sz w:val="20"/>
        </w:rPr>
      </w:pPr>
      <w:r w:rsidRPr="00224FE3">
        <w:rPr>
          <w:rFonts w:ascii="Calibri" w:hAnsi="Calibri"/>
          <w:sz w:val="20"/>
        </w:rPr>
        <w:t xml:space="preserve">Gevestigd te </w:t>
      </w:r>
      <w:r w:rsidRPr="00224FE3">
        <w:rPr>
          <w:rFonts w:ascii="Calibri" w:hAnsi="Calibri"/>
          <w:sz w:val="20"/>
        </w:rPr>
        <w:tab/>
      </w:r>
      <w:r w:rsidRPr="00224FE3">
        <w:rPr>
          <w:rFonts w:ascii="Calibri" w:hAnsi="Calibri"/>
          <w:sz w:val="20"/>
        </w:rPr>
        <w:tab/>
      </w:r>
      <w:r w:rsidR="0026477B">
        <w:rPr>
          <w:rFonts w:ascii="Calibri" w:hAnsi="Calibri"/>
          <w:sz w:val="20"/>
        </w:rPr>
        <w:tab/>
      </w:r>
      <w:r w:rsidRPr="00224FE3">
        <w:rPr>
          <w:rFonts w:ascii="Calibri" w:hAnsi="Calibri"/>
          <w:color w:val="0000FF"/>
          <w:sz w:val="20"/>
        </w:rPr>
        <w:t>&lt;plaats&gt;</w:t>
      </w:r>
    </w:p>
    <w:p w14:paraId="50598E6C" w14:textId="77777777" w:rsidR="00C37F11" w:rsidRPr="00224FE3" w:rsidRDefault="00C37F11" w:rsidP="00773803">
      <w:pPr>
        <w:ind w:left="284"/>
        <w:rPr>
          <w:rFonts w:ascii="Calibri" w:hAnsi="Calibri"/>
          <w:color w:val="0000FF"/>
          <w:sz w:val="20"/>
        </w:rPr>
      </w:pPr>
      <w:r w:rsidRPr="00224FE3">
        <w:rPr>
          <w:rFonts w:ascii="Calibri" w:hAnsi="Calibri"/>
          <w:sz w:val="20"/>
        </w:rPr>
        <w:t>Nummer handelsregister</w:t>
      </w:r>
      <w:r w:rsidRPr="00224FE3">
        <w:rPr>
          <w:rFonts w:ascii="Calibri" w:hAnsi="Calibri"/>
          <w:color w:val="0000FF"/>
          <w:sz w:val="20"/>
        </w:rPr>
        <w:tab/>
        <w:t>&lt;nummer&gt;</w:t>
      </w:r>
    </w:p>
    <w:p w14:paraId="16B9A8D1" w14:textId="77777777" w:rsidR="00C37F11" w:rsidRPr="00224FE3" w:rsidRDefault="00C37F11" w:rsidP="00773803">
      <w:pPr>
        <w:ind w:left="284"/>
        <w:rPr>
          <w:rFonts w:ascii="Calibri" w:hAnsi="Calibri"/>
          <w:color w:val="0000FF"/>
          <w:sz w:val="20"/>
        </w:rPr>
      </w:pPr>
    </w:p>
    <w:p w14:paraId="6B8E1CC2" w14:textId="77777777" w:rsidR="00C37F11" w:rsidRPr="00224FE3" w:rsidRDefault="00C37F11" w:rsidP="00773803">
      <w:pPr>
        <w:ind w:left="284"/>
        <w:jc w:val="both"/>
        <w:rPr>
          <w:rFonts w:asciiTheme="minorHAnsi" w:hAnsiTheme="minorHAnsi"/>
          <w:sz w:val="18"/>
          <w:szCs w:val="18"/>
        </w:rPr>
      </w:pPr>
      <w:r w:rsidRPr="00224FE3">
        <w:rPr>
          <w:rFonts w:asciiTheme="minorHAnsi" w:hAnsiTheme="minorHAnsi" w:cs="ArialMT"/>
          <w:spacing w:val="0"/>
          <w:sz w:val="18"/>
          <w:szCs w:val="18"/>
          <w:lang w:eastAsia="en-US"/>
        </w:rPr>
        <w:t>(Bij een natuurlijk persoon naam en voornamen voluit, bij een rechtspersoon de statutaire naam; bij een natuurlijk persoon de woonplaats, bij een rechtspersoon de vestigingsplaats)</w:t>
      </w:r>
    </w:p>
    <w:p w14:paraId="45F23F94" w14:textId="77777777" w:rsidR="00C37F11" w:rsidRPr="00224FE3" w:rsidRDefault="00C37F11" w:rsidP="00773803">
      <w:pPr>
        <w:ind w:left="0"/>
        <w:rPr>
          <w:rFonts w:ascii="Calibri" w:hAnsi="Calibri"/>
          <w:sz w:val="20"/>
        </w:rPr>
      </w:pPr>
    </w:p>
    <w:p w14:paraId="797DE967" w14:textId="78A27E80" w:rsidR="00C37F11" w:rsidRPr="00224FE3" w:rsidRDefault="00C37F11" w:rsidP="00773803">
      <w:pPr>
        <w:ind w:left="284"/>
        <w:rPr>
          <w:rFonts w:ascii="Calibri" w:hAnsi="Calibri"/>
          <w:sz w:val="20"/>
        </w:rPr>
      </w:pPr>
      <w:r w:rsidRPr="00224FE3">
        <w:rPr>
          <w:rFonts w:ascii="Calibri" w:hAnsi="Calibri"/>
          <w:sz w:val="20"/>
        </w:rPr>
        <w:t>Verklaart</w:t>
      </w:r>
      <w:r w:rsidR="00B536A4">
        <w:rPr>
          <w:rFonts w:ascii="Calibri" w:hAnsi="Calibri"/>
          <w:sz w:val="20"/>
        </w:rPr>
        <w:t xml:space="preserve"> </w:t>
      </w:r>
      <w:r w:rsidRPr="00224FE3">
        <w:rPr>
          <w:rFonts w:ascii="Calibri" w:hAnsi="Calibri"/>
          <w:sz w:val="20"/>
        </w:rPr>
        <w:t>zich door ondertekening dezes bereid de opdracht voor</w:t>
      </w:r>
    </w:p>
    <w:p w14:paraId="6E70100C" w14:textId="77777777" w:rsidR="00C37F11" w:rsidRPr="00224FE3" w:rsidRDefault="00C37F11" w:rsidP="00773803">
      <w:pPr>
        <w:ind w:left="284"/>
        <w:rPr>
          <w:rFonts w:ascii="Calibri" w:hAnsi="Calibri"/>
          <w:sz w:val="20"/>
        </w:rPr>
      </w:pPr>
    </w:p>
    <w:p w14:paraId="01EDA534" w14:textId="71829690" w:rsidR="00C37F11" w:rsidRPr="00224FE3" w:rsidRDefault="00C37F11" w:rsidP="00773803">
      <w:pPr>
        <w:ind w:left="284"/>
        <w:jc w:val="center"/>
        <w:rPr>
          <w:rFonts w:ascii="Calibri" w:hAnsi="Calibri"/>
          <w:b/>
          <w:sz w:val="24"/>
          <w:szCs w:val="24"/>
        </w:rPr>
      </w:pPr>
      <w:r w:rsidRPr="00224FE3">
        <w:rPr>
          <w:rFonts w:ascii="Calibri" w:hAnsi="Calibri"/>
          <w:b/>
          <w:sz w:val="24"/>
          <w:szCs w:val="24"/>
        </w:rPr>
        <w:t>“</w:t>
      </w:r>
      <w:r w:rsidR="0022550B">
        <w:rPr>
          <w:rFonts w:ascii="Calibri" w:hAnsi="Calibri"/>
          <w:b/>
          <w:sz w:val="24"/>
          <w:szCs w:val="24"/>
        </w:rPr>
        <w:t>Raamovereenkomst voor a</w:t>
      </w:r>
      <w:r w:rsidR="0036371D">
        <w:rPr>
          <w:rFonts w:ascii="Calibri" w:hAnsi="Calibri"/>
          <w:b/>
          <w:sz w:val="24"/>
          <w:szCs w:val="24"/>
        </w:rPr>
        <w:t>sfaltreparatie met deklaagvervanging</w:t>
      </w:r>
      <w:r w:rsidRPr="00224FE3">
        <w:rPr>
          <w:rFonts w:ascii="Calibri" w:hAnsi="Calibri"/>
          <w:b/>
          <w:sz w:val="24"/>
          <w:szCs w:val="24"/>
        </w:rPr>
        <w:t>”</w:t>
      </w:r>
    </w:p>
    <w:p w14:paraId="0E0CD64D" w14:textId="2F6FFB28" w:rsidR="00C37F11" w:rsidRPr="00536E21" w:rsidRDefault="00C37F11" w:rsidP="00773803">
      <w:pPr>
        <w:ind w:left="284"/>
        <w:jc w:val="center"/>
        <w:rPr>
          <w:rFonts w:ascii="Calibri" w:hAnsi="Calibri"/>
          <w:b/>
          <w:sz w:val="24"/>
          <w:szCs w:val="24"/>
        </w:rPr>
      </w:pPr>
      <w:proofErr w:type="gramStart"/>
      <w:r w:rsidRPr="00224FE3">
        <w:rPr>
          <w:rFonts w:ascii="Calibri" w:hAnsi="Calibri"/>
          <w:b/>
          <w:sz w:val="24"/>
          <w:szCs w:val="24"/>
        </w:rPr>
        <w:t>met</w:t>
      </w:r>
      <w:proofErr w:type="gramEnd"/>
      <w:r w:rsidRPr="00224FE3">
        <w:rPr>
          <w:rFonts w:ascii="Calibri" w:hAnsi="Calibri"/>
          <w:b/>
          <w:sz w:val="24"/>
          <w:szCs w:val="24"/>
        </w:rPr>
        <w:t xml:space="preserve"> </w:t>
      </w:r>
      <w:r w:rsidR="00A663DA">
        <w:rPr>
          <w:rFonts w:ascii="Calibri" w:hAnsi="Calibri"/>
          <w:b/>
          <w:sz w:val="24"/>
          <w:szCs w:val="24"/>
        </w:rPr>
        <w:t xml:space="preserve">referentienummer </w:t>
      </w:r>
      <w:r w:rsidR="005A691C">
        <w:rPr>
          <w:rFonts w:ascii="Calibri" w:hAnsi="Calibri"/>
          <w:b/>
          <w:sz w:val="24"/>
          <w:szCs w:val="24"/>
        </w:rPr>
        <w:t>2025/0</w:t>
      </w:r>
      <w:r w:rsidR="00455A82">
        <w:rPr>
          <w:rFonts w:ascii="Calibri" w:hAnsi="Calibri"/>
          <w:b/>
          <w:sz w:val="24"/>
          <w:szCs w:val="24"/>
        </w:rPr>
        <w:t>69</w:t>
      </w:r>
      <w:r w:rsidR="005A691C">
        <w:rPr>
          <w:rFonts w:ascii="Calibri" w:hAnsi="Calibri"/>
          <w:b/>
          <w:sz w:val="24"/>
          <w:szCs w:val="24"/>
        </w:rPr>
        <w:t>/RUV_</w:t>
      </w:r>
      <w:r w:rsidR="00455A82">
        <w:rPr>
          <w:rFonts w:ascii="Calibri" w:hAnsi="Calibri"/>
          <w:b/>
          <w:sz w:val="24"/>
          <w:szCs w:val="24"/>
        </w:rPr>
        <w:t>RO</w:t>
      </w:r>
    </w:p>
    <w:p w14:paraId="1D85F4DB" w14:textId="77777777" w:rsidR="00C37F11" w:rsidRPr="00536E21" w:rsidRDefault="00C37F11" w:rsidP="00773803">
      <w:pPr>
        <w:ind w:left="284"/>
        <w:jc w:val="center"/>
        <w:rPr>
          <w:rFonts w:ascii="Calibri" w:hAnsi="Calibri"/>
          <w:b/>
          <w:sz w:val="24"/>
          <w:szCs w:val="24"/>
        </w:rPr>
      </w:pPr>
    </w:p>
    <w:bookmarkEnd w:id="3"/>
    <w:bookmarkEnd w:id="4"/>
    <w:bookmarkEnd w:id="5"/>
    <w:bookmarkEnd w:id="6"/>
    <w:p w14:paraId="1F6DFE74" w14:textId="77777777" w:rsidR="00B536A4" w:rsidRPr="007F2F16" w:rsidRDefault="00B536A4" w:rsidP="00773803">
      <w:pPr>
        <w:ind w:left="284"/>
        <w:rPr>
          <w:rFonts w:asciiTheme="minorHAnsi" w:hAnsiTheme="minorHAnsi"/>
          <w:sz w:val="20"/>
        </w:rPr>
      </w:pPr>
      <w:proofErr w:type="gramStart"/>
      <w:r w:rsidRPr="007F2F16">
        <w:rPr>
          <w:rFonts w:asciiTheme="minorHAnsi" w:hAnsiTheme="minorHAnsi" w:cs="ArialMT"/>
          <w:spacing w:val="0"/>
          <w:sz w:val="20"/>
          <w:lang w:eastAsia="en-US"/>
        </w:rPr>
        <w:t>uit</w:t>
      </w:r>
      <w:proofErr w:type="gramEnd"/>
      <w:r w:rsidRPr="007F2F16">
        <w:rPr>
          <w:rFonts w:asciiTheme="minorHAnsi" w:hAnsiTheme="minorHAnsi" w:cs="ArialMT"/>
          <w:spacing w:val="0"/>
          <w:sz w:val="20"/>
          <w:lang w:eastAsia="en-US"/>
        </w:rPr>
        <w:t xml:space="preserve"> te voeren voor </w:t>
      </w:r>
      <w:proofErr w:type="gramStart"/>
      <w:r w:rsidRPr="007F2F16">
        <w:rPr>
          <w:rFonts w:asciiTheme="minorHAnsi" w:hAnsiTheme="minorHAnsi" w:cs="ArialMT"/>
          <w:spacing w:val="0"/>
          <w:sz w:val="20"/>
          <w:lang w:eastAsia="en-US"/>
        </w:rPr>
        <w:t xml:space="preserve">de </w:t>
      </w:r>
      <w:r w:rsidRPr="007F2F16">
        <w:rPr>
          <w:rFonts w:asciiTheme="minorHAnsi" w:hAnsiTheme="minorHAnsi" w:cs="ArialMT"/>
          <w:b/>
          <w:spacing w:val="0"/>
          <w:sz w:val="20"/>
          <w:lang w:eastAsia="en-US"/>
        </w:rPr>
        <w:t xml:space="preserve"> inschrijfsom</w:t>
      </w:r>
      <w:proofErr w:type="gramEnd"/>
      <w:r w:rsidRPr="007F2F16">
        <w:rPr>
          <w:rFonts w:asciiTheme="minorHAnsi" w:hAnsiTheme="minorHAnsi" w:cs="ArialMT"/>
          <w:spacing w:val="0"/>
          <w:sz w:val="20"/>
          <w:lang w:eastAsia="en-US"/>
        </w:rPr>
        <w:t>, de omzetbelasting daarin niet inbegrepen, van:</w:t>
      </w:r>
    </w:p>
    <w:p w14:paraId="59C77BC2" w14:textId="77777777" w:rsidR="00B536A4" w:rsidRPr="007F2F16" w:rsidRDefault="00B536A4" w:rsidP="00773803">
      <w:pPr>
        <w:ind w:left="284"/>
        <w:rPr>
          <w:rFonts w:asciiTheme="minorHAnsi" w:hAnsiTheme="minorHAnsi"/>
          <w:sz w:val="20"/>
        </w:rPr>
      </w:pPr>
    </w:p>
    <w:p w14:paraId="54E3B697" w14:textId="77777777" w:rsidR="00B536A4" w:rsidRPr="007F2F16" w:rsidRDefault="00B536A4" w:rsidP="00773803">
      <w:pPr>
        <w:pBdr>
          <w:top w:val="single" w:sz="4" w:space="0" w:color="auto"/>
          <w:left w:val="single" w:sz="4" w:space="4" w:color="auto"/>
          <w:bottom w:val="single" w:sz="4" w:space="1" w:color="auto"/>
          <w:right w:val="single" w:sz="4" w:space="4" w:color="auto"/>
        </w:pBdr>
        <w:ind w:left="284"/>
        <w:rPr>
          <w:rFonts w:asciiTheme="minorHAnsi" w:hAnsiTheme="minorHAnsi"/>
          <w:sz w:val="20"/>
        </w:rPr>
      </w:pPr>
    </w:p>
    <w:p w14:paraId="3EE09506" w14:textId="77777777" w:rsidR="00B536A4" w:rsidRPr="007F2F16" w:rsidRDefault="00B536A4" w:rsidP="00773803">
      <w:pPr>
        <w:pBdr>
          <w:top w:val="single" w:sz="4" w:space="0" w:color="auto"/>
          <w:left w:val="single" w:sz="4" w:space="4" w:color="auto"/>
          <w:bottom w:val="single" w:sz="4" w:space="1" w:color="auto"/>
          <w:right w:val="single" w:sz="4" w:space="4" w:color="auto"/>
        </w:pBdr>
        <w:ind w:left="284"/>
        <w:rPr>
          <w:rFonts w:asciiTheme="minorHAnsi" w:hAnsiTheme="minorHAnsi"/>
          <w:b/>
          <w:sz w:val="20"/>
        </w:rPr>
      </w:pPr>
      <w:r w:rsidRPr="007F2F16">
        <w:rPr>
          <w:rFonts w:asciiTheme="minorHAnsi" w:hAnsiTheme="minorHAnsi"/>
          <w:b/>
          <w:sz w:val="20"/>
        </w:rPr>
        <w:t xml:space="preserve">€ </w:t>
      </w:r>
      <w:r w:rsidRPr="007F2F16">
        <w:rPr>
          <w:rFonts w:asciiTheme="minorHAnsi" w:hAnsiTheme="minorHAnsi"/>
          <w:b/>
          <w:sz w:val="20"/>
        </w:rPr>
        <w:tab/>
      </w:r>
      <w:r w:rsidRPr="007F2F16">
        <w:rPr>
          <w:rFonts w:asciiTheme="minorHAnsi" w:hAnsiTheme="minorHAnsi"/>
          <w:b/>
          <w:sz w:val="20"/>
        </w:rPr>
        <w:tab/>
      </w:r>
      <w:bookmarkStart w:id="7" w:name="_Hlk48142995"/>
      <w:r w:rsidRPr="007F2F16">
        <w:rPr>
          <w:rFonts w:asciiTheme="minorHAnsi" w:hAnsiTheme="minorHAnsi"/>
          <w:bCs/>
          <w:color w:val="0000FF"/>
          <w:sz w:val="20"/>
        </w:rPr>
        <w:t>&lt; bedrag in cijfers&gt;</w:t>
      </w:r>
      <w:bookmarkEnd w:id="7"/>
      <w:r w:rsidRPr="007F2F16">
        <w:rPr>
          <w:rFonts w:asciiTheme="minorHAnsi" w:hAnsiTheme="minorHAnsi"/>
          <w:b/>
          <w:sz w:val="20"/>
        </w:rPr>
        <w:tab/>
      </w:r>
      <w:r w:rsidRPr="007F2F16">
        <w:rPr>
          <w:rFonts w:asciiTheme="minorHAnsi" w:hAnsiTheme="minorHAnsi"/>
          <w:b/>
          <w:sz w:val="20"/>
        </w:rPr>
        <w:tab/>
      </w:r>
      <w:r w:rsidRPr="007F2F16">
        <w:rPr>
          <w:rFonts w:asciiTheme="minorHAnsi" w:hAnsiTheme="minorHAnsi"/>
          <w:b/>
          <w:sz w:val="20"/>
        </w:rPr>
        <w:tab/>
      </w:r>
      <w:r w:rsidRPr="007F2F16">
        <w:rPr>
          <w:rFonts w:asciiTheme="minorHAnsi" w:hAnsiTheme="minorHAnsi"/>
          <w:b/>
          <w:sz w:val="20"/>
        </w:rPr>
        <w:tab/>
      </w:r>
    </w:p>
    <w:p w14:paraId="48C1DCAC" w14:textId="77777777" w:rsidR="00B536A4" w:rsidRPr="007F2F16" w:rsidRDefault="00B536A4" w:rsidP="00773803">
      <w:pPr>
        <w:pBdr>
          <w:top w:val="single" w:sz="4" w:space="0" w:color="auto"/>
          <w:left w:val="single" w:sz="4" w:space="4" w:color="auto"/>
          <w:bottom w:val="single" w:sz="4" w:space="1" w:color="auto"/>
          <w:right w:val="single" w:sz="4" w:space="4" w:color="auto"/>
        </w:pBdr>
        <w:ind w:left="284"/>
        <w:rPr>
          <w:rFonts w:asciiTheme="minorHAnsi" w:hAnsiTheme="minorHAnsi"/>
          <w:sz w:val="20"/>
        </w:rPr>
      </w:pPr>
    </w:p>
    <w:p w14:paraId="503B95FD" w14:textId="77777777" w:rsidR="00B536A4" w:rsidRPr="007F2F16" w:rsidRDefault="00B536A4" w:rsidP="00773803">
      <w:pPr>
        <w:pBdr>
          <w:top w:val="single" w:sz="4" w:space="0" w:color="auto"/>
          <w:left w:val="single" w:sz="4" w:space="4" w:color="auto"/>
          <w:bottom w:val="single" w:sz="4" w:space="1" w:color="auto"/>
          <w:right w:val="single" w:sz="4" w:space="4" w:color="auto"/>
        </w:pBdr>
        <w:ind w:left="284"/>
        <w:rPr>
          <w:rFonts w:asciiTheme="minorHAnsi" w:hAnsiTheme="minorHAnsi"/>
          <w:sz w:val="20"/>
        </w:rPr>
      </w:pPr>
      <w:proofErr w:type="gramStart"/>
      <w:r w:rsidRPr="007F2F16">
        <w:rPr>
          <w:rFonts w:asciiTheme="minorHAnsi" w:hAnsiTheme="minorHAnsi"/>
          <w:sz w:val="20"/>
        </w:rPr>
        <w:t>zegge</w:t>
      </w:r>
      <w:proofErr w:type="gramEnd"/>
      <w:r w:rsidRPr="007F2F16">
        <w:rPr>
          <w:rFonts w:asciiTheme="minorHAnsi" w:hAnsiTheme="minorHAnsi"/>
          <w:sz w:val="20"/>
        </w:rPr>
        <w:t xml:space="preserve"> </w:t>
      </w:r>
      <w:r w:rsidRPr="007F2F16">
        <w:rPr>
          <w:rFonts w:asciiTheme="minorHAnsi" w:hAnsiTheme="minorHAnsi"/>
          <w:sz w:val="20"/>
        </w:rPr>
        <w:tab/>
      </w:r>
      <w:r w:rsidRPr="007F2F16">
        <w:rPr>
          <w:rFonts w:asciiTheme="minorHAnsi" w:hAnsiTheme="minorHAnsi"/>
          <w:color w:val="0000FF"/>
          <w:sz w:val="20"/>
        </w:rPr>
        <w:t>&lt;bedrag in letters&gt;</w:t>
      </w:r>
      <w:r w:rsidRPr="007F2F16">
        <w:rPr>
          <w:rFonts w:asciiTheme="minorHAnsi" w:hAnsiTheme="minorHAnsi"/>
          <w:sz w:val="20"/>
        </w:rPr>
        <w:tab/>
        <w:t>euro</w:t>
      </w:r>
    </w:p>
    <w:p w14:paraId="18F5ED25" w14:textId="77777777" w:rsidR="00B536A4" w:rsidRPr="007F2F16" w:rsidRDefault="00B536A4" w:rsidP="00773803">
      <w:pPr>
        <w:pBdr>
          <w:top w:val="single" w:sz="4" w:space="0" w:color="auto"/>
          <w:left w:val="single" w:sz="4" w:space="4" w:color="auto"/>
          <w:bottom w:val="single" w:sz="4" w:space="1" w:color="auto"/>
          <w:right w:val="single" w:sz="4" w:space="4" w:color="auto"/>
        </w:pBdr>
        <w:ind w:left="284"/>
        <w:rPr>
          <w:rFonts w:ascii="Calibri" w:hAnsi="Calibri"/>
          <w:sz w:val="20"/>
        </w:rPr>
      </w:pPr>
    </w:p>
    <w:p w14:paraId="2D975CF0" w14:textId="77777777" w:rsidR="00B536A4" w:rsidRPr="007F2F16" w:rsidRDefault="00B536A4" w:rsidP="00773803">
      <w:pPr>
        <w:ind w:left="284"/>
        <w:rPr>
          <w:rFonts w:ascii="Calibri" w:hAnsi="Calibri"/>
          <w:sz w:val="20"/>
        </w:rPr>
      </w:pPr>
    </w:p>
    <w:p w14:paraId="22D53B61" w14:textId="77777777" w:rsidR="00B536A4" w:rsidRPr="007F2F16" w:rsidRDefault="00B536A4" w:rsidP="00773803">
      <w:pPr>
        <w:ind w:left="284"/>
        <w:rPr>
          <w:rFonts w:asciiTheme="minorHAnsi" w:hAnsiTheme="minorHAnsi"/>
          <w:sz w:val="20"/>
        </w:rPr>
      </w:pPr>
      <w:r w:rsidRPr="007F2F16">
        <w:rPr>
          <w:rFonts w:asciiTheme="minorHAnsi" w:hAnsiTheme="minorHAnsi" w:cs="ArialMT"/>
          <w:spacing w:val="0"/>
          <w:sz w:val="20"/>
          <w:lang w:eastAsia="en-US"/>
        </w:rPr>
        <w:t>Het ter zake van de omzetbelasting verschuldigde bedrag bedraagt:</w:t>
      </w:r>
      <w:r w:rsidRPr="007F2F16">
        <w:rPr>
          <w:rFonts w:asciiTheme="minorHAnsi" w:hAnsiTheme="minorHAnsi"/>
          <w:sz w:val="20"/>
        </w:rPr>
        <w:tab/>
      </w:r>
    </w:p>
    <w:p w14:paraId="6953CA0F" w14:textId="77777777" w:rsidR="00B536A4" w:rsidRPr="007F2F16" w:rsidRDefault="00B536A4" w:rsidP="00773803">
      <w:pPr>
        <w:ind w:left="284"/>
        <w:rPr>
          <w:rFonts w:ascii="Calibri" w:hAnsi="Calibri"/>
          <w:sz w:val="20"/>
        </w:rPr>
      </w:pPr>
    </w:p>
    <w:p w14:paraId="4E7B88C6" w14:textId="77777777" w:rsidR="00B536A4" w:rsidRPr="007F2F16" w:rsidRDefault="00B536A4" w:rsidP="00773803">
      <w:pPr>
        <w:ind w:left="284"/>
        <w:rPr>
          <w:rFonts w:ascii="Calibri" w:hAnsi="Calibri"/>
          <w:sz w:val="20"/>
        </w:rPr>
      </w:pPr>
      <w:r w:rsidRPr="007F2F16">
        <w:rPr>
          <w:rFonts w:ascii="Calibri" w:hAnsi="Calibri"/>
          <w:sz w:val="20"/>
        </w:rPr>
        <w:t xml:space="preserve">€ </w:t>
      </w:r>
      <w:r w:rsidRPr="007F2F16">
        <w:rPr>
          <w:rFonts w:ascii="Calibri" w:hAnsi="Calibri"/>
          <w:sz w:val="20"/>
        </w:rPr>
        <w:tab/>
      </w:r>
      <w:r w:rsidRPr="007F2F16">
        <w:rPr>
          <w:rFonts w:ascii="Calibri" w:hAnsi="Calibri"/>
          <w:sz w:val="20"/>
        </w:rPr>
        <w:tab/>
      </w:r>
      <w:r w:rsidRPr="007F2F16">
        <w:rPr>
          <w:rFonts w:asciiTheme="minorHAnsi" w:hAnsiTheme="minorHAnsi"/>
          <w:bCs/>
          <w:color w:val="0000FF"/>
          <w:sz w:val="20"/>
        </w:rPr>
        <w:t>&lt; bedrag in cijfers&gt;</w:t>
      </w:r>
    </w:p>
    <w:p w14:paraId="743B0046" w14:textId="77777777" w:rsidR="00B536A4" w:rsidRPr="007F2F16" w:rsidRDefault="00B536A4" w:rsidP="00773803">
      <w:pPr>
        <w:ind w:left="284"/>
        <w:rPr>
          <w:rFonts w:ascii="Calibri" w:hAnsi="Calibri"/>
          <w:sz w:val="20"/>
        </w:rPr>
      </w:pPr>
    </w:p>
    <w:p w14:paraId="1686704C" w14:textId="77777777" w:rsidR="00B536A4" w:rsidRPr="007F2F16" w:rsidRDefault="00B536A4" w:rsidP="00773803">
      <w:pPr>
        <w:ind w:left="284"/>
        <w:rPr>
          <w:rFonts w:ascii="Calibri" w:hAnsi="Calibri"/>
          <w:sz w:val="20"/>
        </w:rPr>
      </w:pPr>
      <w:proofErr w:type="gramStart"/>
      <w:r w:rsidRPr="007F2F16">
        <w:rPr>
          <w:rFonts w:ascii="Calibri" w:hAnsi="Calibri"/>
          <w:sz w:val="20"/>
        </w:rPr>
        <w:t>zegge</w:t>
      </w:r>
      <w:proofErr w:type="gramEnd"/>
      <w:r w:rsidRPr="007F2F16">
        <w:rPr>
          <w:rFonts w:ascii="Calibri" w:hAnsi="Calibri"/>
          <w:sz w:val="20"/>
        </w:rPr>
        <w:t xml:space="preserve"> </w:t>
      </w:r>
      <w:r w:rsidRPr="007F2F16">
        <w:rPr>
          <w:rFonts w:ascii="Calibri" w:hAnsi="Calibri"/>
          <w:sz w:val="20"/>
        </w:rPr>
        <w:tab/>
      </w:r>
      <w:r w:rsidRPr="007F2F16">
        <w:rPr>
          <w:rFonts w:asciiTheme="minorHAnsi" w:hAnsiTheme="minorHAnsi"/>
          <w:color w:val="0000FF"/>
          <w:sz w:val="20"/>
        </w:rPr>
        <w:t>&lt;bedrag in letters&gt;</w:t>
      </w:r>
      <w:r w:rsidRPr="007F2F16">
        <w:rPr>
          <w:rFonts w:ascii="Calibri" w:hAnsi="Calibri"/>
          <w:sz w:val="20"/>
        </w:rPr>
        <w:tab/>
        <w:t>euro</w:t>
      </w:r>
    </w:p>
    <w:p w14:paraId="3E8ED89E" w14:textId="77777777" w:rsidR="00B536A4" w:rsidRPr="007F2F16" w:rsidRDefault="00B536A4" w:rsidP="00773803">
      <w:pPr>
        <w:ind w:left="284"/>
        <w:rPr>
          <w:rFonts w:ascii="Calibri" w:hAnsi="Calibri"/>
          <w:sz w:val="20"/>
        </w:rPr>
      </w:pPr>
    </w:p>
    <w:p w14:paraId="09190A68" w14:textId="77777777" w:rsidR="00B536A4" w:rsidRPr="007F2F16" w:rsidRDefault="00B536A4" w:rsidP="00773803">
      <w:pPr>
        <w:spacing w:line="240" w:lineRule="auto"/>
        <w:ind w:left="284"/>
        <w:rPr>
          <w:rFonts w:ascii="Calibri" w:hAnsi="Calibri"/>
          <w:sz w:val="20"/>
        </w:rPr>
      </w:pPr>
    </w:p>
    <w:p w14:paraId="20B0E591" w14:textId="77777777" w:rsidR="00B536A4" w:rsidRPr="007F2F16" w:rsidRDefault="00B536A4" w:rsidP="00773803">
      <w:pPr>
        <w:spacing w:line="240" w:lineRule="auto"/>
        <w:ind w:left="284"/>
        <w:jc w:val="both"/>
        <w:rPr>
          <w:rFonts w:ascii="Calibri" w:hAnsi="Calibri"/>
          <w:szCs w:val="17"/>
        </w:rPr>
      </w:pPr>
    </w:p>
    <w:p w14:paraId="3D639E7A" w14:textId="243462B8" w:rsidR="00B536A4" w:rsidRPr="007F2F16" w:rsidRDefault="00B536A4" w:rsidP="00773803">
      <w:pPr>
        <w:spacing w:line="240" w:lineRule="auto"/>
        <w:ind w:left="284"/>
        <w:jc w:val="both"/>
        <w:rPr>
          <w:rFonts w:ascii="Calibri" w:hAnsi="Calibri"/>
          <w:b/>
          <w:i/>
          <w:sz w:val="20"/>
        </w:rPr>
      </w:pPr>
      <w:r w:rsidRPr="007F2F16">
        <w:rPr>
          <w:rFonts w:ascii="Calibri" w:hAnsi="Calibri"/>
          <w:b/>
          <w:i/>
          <w:sz w:val="20"/>
        </w:rPr>
        <w:t xml:space="preserve">De </w:t>
      </w:r>
      <w:r>
        <w:rPr>
          <w:rFonts w:ascii="Calibri" w:hAnsi="Calibri"/>
          <w:b/>
          <w:i/>
          <w:sz w:val="20"/>
        </w:rPr>
        <w:t>I</w:t>
      </w:r>
      <w:r w:rsidRPr="007F2F16">
        <w:rPr>
          <w:rFonts w:ascii="Calibri" w:hAnsi="Calibri"/>
          <w:b/>
          <w:i/>
          <w:sz w:val="20"/>
        </w:rPr>
        <w:t>nschrijver verklaart deze aanbieding te doen overeenkomstig de bepalingen van het Aanbestedingsreglement Werken 2016 en met inachtneming van de bepalingen en de gegevens zoals deze zijn omschreven in de Uitnodiging tot inschrijving, het Aanbestedingsdossier, de nota(‘s) van inlichtingen en eventueel individuele nota(‘s) van inlichtingen en alle overige eisen, bepalingen en gegevens zoals deze zijn omschreven in de voor de inschrijving relevante stukken.</w:t>
      </w:r>
    </w:p>
    <w:p w14:paraId="31C38E01" w14:textId="77777777" w:rsidR="00B536A4" w:rsidRPr="007F2F16" w:rsidRDefault="00B536A4" w:rsidP="00773803">
      <w:pPr>
        <w:ind w:left="284"/>
        <w:rPr>
          <w:rFonts w:ascii="Calibri" w:hAnsi="Calibri"/>
          <w:sz w:val="20"/>
        </w:rPr>
      </w:pPr>
    </w:p>
    <w:p w14:paraId="362B947B" w14:textId="77777777" w:rsidR="00B536A4" w:rsidRPr="007F2F16" w:rsidRDefault="00B536A4" w:rsidP="00773803">
      <w:pPr>
        <w:ind w:left="284"/>
        <w:rPr>
          <w:rFonts w:ascii="Calibri" w:hAnsi="Calibri"/>
          <w:sz w:val="20"/>
        </w:rPr>
      </w:pPr>
      <w:r w:rsidRPr="007F2F16">
        <w:rPr>
          <w:rFonts w:ascii="Calibri" w:hAnsi="Calibri"/>
          <w:sz w:val="20"/>
        </w:rPr>
        <w:t>Gedaan op</w:t>
      </w:r>
      <w:r w:rsidRPr="007F2F16">
        <w:rPr>
          <w:rFonts w:ascii="Calibri" w:hAnsi="Calibri"/>
          <w:sz w:val="20"/>
        </w:rPr>
        <w:tab/>
      </w:r>
      <w:r w:rsidRPr="007F2F16">
        <w:rPr>
          <w:rFonts w:ascii="Calibri" w:hAnsi="Calibri"/>
          <w:sz w:val="20"/>
        </w:rPr>
        <w:tab/>
      </w:r>
      <w:r w:rsidRPr="007F2F16">
        <w:rPr>
          <w:rFonts w:ascii="Calibri" w:hAnsi="Calibri"/>
          <w:color w:val="0000FF"/>
          <w:sz w:val="20"/>
        </w:rPr>
        <w:t xml:space="preserve">&lt;datum&gt;       </w:t>
      </w:r>
      <w:r w:rsidRPr="007F2F16">
        <w:rPr>
          <w:rFonts w:ascii="Calibri" w:hAnsi="Calibri"/>
          <w:sz w:val="20"/>
        </w:rPr>
        <w:t>te</w:t>
      </w:r>
      <w:r w:rsidRPr="007F2F16">
        <w:rPr>
          <w:rFonts w:ascii="Calibri" w:hAnsi="Calibri"/>
          <w:sz w:val="20"/>
        </w:rPr>
        <w:tab/>
      </w:r>
      <w:r w:rsidRPr="007F2F16">
        <w:rPr>
          <w:rFonts w:ascii="Calibri" w:hAnsi="Calibri"/>
          <w:sz w:val="20"/>
        </w:rPr>
        <w:tab/>
      </w:r>
      <w:r w:rsidRPr="007F2F16">
        <w:rPr>
          <w:rFonts w:ascii="Calibri" w:hAnsi="Calibri"/>
          <w:sz w:val="20"/>
        </w:rPr>
        <w:tab/>
        <w:t xml:space="preserve"> </w:t>
      </w:r>
      <w:r w:rsidRPr="007F2F16">
        <w:rPr>
          <w:rFonts w:ascii="Calibri" w:hAnsi="Calibri"/>
          <w:color w:val="0000FF"/>
          <w:sz w:val="20"/>
        </w:rPr>
        <w:t>&lt;plaats&gt;</w:t>
      </w:r>
    </w:p>
    <w:p w14:paraId="40EBFD8A" w14:textId="77777777" w:rsidR="00B536A4" w:rsidRPr="007F2F16" w:rsidRDefault="00B536A4" w:rsidP="00773803">
      <w:pPr>
        <w:ind w:left="284"/>
        <w:rPr>
          <w:rFonts w:ascii="Calibri" w:hAnsi="Calibri"/>
          <w:sz w:val="20"/>
        </w:rPr>
      </w:pPr>
    </w:p>
    <w:p w14:paraId="386A5C38" w14:textId="57CB4FB9" w:rsidR="00B536A4" w:rsidRPr="007F2F16" w:rsidRDefault="00B536A4" w:rsidP="00773803">
      <w:pPr>
        <w:ind w:left="284"/>
        <w:rPr>
          <w:rFonts w:ascii="Calibri" w:hAnsi="Calibri"/>
          <w:sz w:val="20"/>
        </w:rPr>
      </w:pPr>
      <w:r w:rsidRPr="007F2F16">
        <w:rPr>
          <w:rFonts w:ascii="Calibri" w:hAnsi="Calibri"/>
          <w:sz w:val="20"/>
        </w:rPr>
        <w:t xml:space="preserve">De </w:t>
      </w:r>
      <w:r w:rsidR="00085934">
        <w:rPr>
          <w:rFonts w:ascii="Calibri" w:hAnsi="Calibri"/>
          <w:sz w:val="20"/>
        </w:rPr>
        <w:t>I</w:t>
      </w:r>
      <w:r w:rsidRPr="007F2F16">
        <w:rPr>
          <w:rFonts w:ascii="Calibri" w:hAnsi="Calibri"/>
          <w:sz w:val="20"/>
        </w:rPr>
        <w:t>nschrijver</w:t>
      </w:r>
    </w:p>
    <w:p w14:paraId="636095F3" w14:textId="77777777" w:rsidR="00B536A4" w:rsidRPr="007F2F16" w:rsidRDefault="00B536A4" w:rsidP="00773803">
      <w:pPr>
        <w:ind w:left="284"/>
        <w:rPr>
          <w:rFonts w:ascii="Calibri" w:hAnsi="Calibri"/>
          <w:sz w:val="20"/>
        </w:rPr>
      </w:pPr>
    </w:p>
    <w:p w14:paraId="0B6581AB" w14:textId="77777777" w:rsidR="00B536A4" w:rsidRPr="007F2F16" w:rsidRDefault="00B536A4" w:rsidP="00773803">
      <w:pPr>
        <w:pStyle w:val="Lijstalinea"/>
        <w:numPr>
          <w:ilvl w:val="0"/>
          <w:numId w:val="29"/>
        </w:numPr>
        <w:ind w:left="644"/>
        <w:jc w:val="both"/>
        <w:rPr>
          <w:rFonts w:ascii="Calibri" w:hAnsi="Calibri"/>
          <w:sz w:val="20"/>
        </w:rPr>
      </w:pPr>
      <w:r w:rsidRPr="007F2F16">
        <w:rPr>
          <w:rFonts w:ascii="Calibri" w:hAnsi="Calibri"/>
          <w:sz w:val="20"/>
        </w:rPr>
        <w:t>………………………</w:t>
      </w:r>
      <w:r w:rsidRPr="007F2F16">
        <w:rPr>
          <w:rFonts w:ascii="Calibri" w:hAnsi="Calibri"/>
          <w:color w:val="0000FF"/>
          <w:sz w:val="20"/>
        </w:rPr>
        <w:t xml:space="preserve">&lt;handtekening&gt; </w:t>
      </w:r>
      <w:r w:rsidRPr="007F2F16">
        <w:rPr>
          <w:rFonts w:ascii="Calibri" w:hAnsi="Calibri"/>
          <w:sz w:val="20"/>
        </w:rPr>
        <w:t>……………</w:t>
      </w:r>
      <w:proofErr w:type="gramStart"/>
      <w:r w:rsidRPr="007F2F16">
        <w:rPr>
          <w:rFonts w:ascii="Calibri" w:hAnsi="Calibri"/>
          <w:sz w:val="20"/>
        </w:rPr>
        <w:t>…….</w:t>
      </w:r>
      <w:proofErr w:type="gramEnd"/>
      <w:r w:rsidRPr="007F2F16">
        <w:rPr>
          <w:rFonts w:ascii="Calibri" w:hAnsi="Calibri"/>
          <w:sz w:val="20"/>
        </w:rPr>
        <w:t>.</w:t>
      </w:r>
      <w:r w:rsidRPr="007F2F16">
        <w:rPr>
          <w:rFonts w:ascii="Calibri" w:hAnsi="Calibri"/>
          <w:color w:val="0000FF"/>
          <w:sz w:val="20"/>
        </w:rPr>
        <w:t xml:space="preserve">&lt;naam&gt; </w:t>
      </w:r>
      <w:r w:rsidRPr="007F2F16">
        <w:rPr>
          <w:rFonts w:ascii="Calibri" w:hAnsi="Calibri"/>
          <w:sz w:val="20"/>
        </w:rPr>
        <w:t>………………</w:t>
      </w:r>
      <w:proofErr w:type="gramStart"/>
      <w:r w:rsidRPr="007F2F16">
        <w:rPr>
          <w:rFonts w:ascii="Calibri" w:hAnsi="Calibri"/>
          <w:sz w:val="20"/>
        </w:rPr>
        <w:t>…….</w:t>
      </w:r>
      <w:proofErr w:type="gramEnd"/>
      <w:r w:rsidRPr="007F2F16">
        <w:rPr>
          <w:rFonts w:ascii="Calibri" w:hAnsi="Calibri"/>
          <w:color w:val="0000FF"/>
          <w:sz w:val="20"/>
        </w:rPr>
        <w:t>&lt;functie&gt;</w:t>
      </w:r>
    </w:p>
    <w:p w14:paraId="502C304C" w14:textId="77777777" w:rsidR="00B536A4" w:rsidRPr="00F575C3" w:rsidRDefault="00B536A4" w:rsidP="00B536A4">
      <w:pPr>
        <w:spacing w:line="240" w:lineRule="auto"/>
        <w:ind w:left="0"/>
      </w:pPr>
    </w:p>
    <w:p w14:paraId="2A2D4F94" w14:textId="36106D6E" w:rsidR="005C106C" w:rsidRPr="001E56E5" w:rsidRDefault="005C106C" w:rsidP="00B536A4">
      <w:pPr>
        <w:rPr>
          <w:rFonts w:asciiTheme="minorHAnsi" w:hAnsiTheme="minorHAnsi" w:cstheme="minorHAnsi"/>
          <w:bCs/>
          <w:color w:val="000000"/>
          <w:spacing w:val="0"/>
          <w:sz w:val="20"/>
          <w:lang w:eastAsia="en-US"/>
        </w:rPr>
      </w:pPr>
    </w:p>
    <w:sectPr w:rsidR="005C106C" w:rsidRPr="001E56E5">
      <w:pgSz w:w="11907" w:h="16840"/>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83A6E" w14:textId="77777777" w:rsidR="00127B0C" w:rsidRDefault="00127B0C">
      <w:r>
        <w:separator/>
      </w:r>
    </w:p>
  </w:endnote>
  <w:endnote w:type="continuationSeparator" w:id="0">
    <w:p w14:paraId="104F07A9" w14:textId="77777777" w:rsidR="00127B0C" w:rsidRDefault="00127B0C">
      <w:r>
        <w:continuationSeparator/>
      </w:r>
    </w:p>
  </w:endnote>
  <w:endnote w:type="continuationNotice" w:id="1">
    <w:p w14:paraId="7CCF0188" w14:textId="77777777" w:rsidR="00127B0C" w:rsidRDefault="00127B0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utiger Light">
    <w:altName w:val="Corbel"/>
    <w:charset w:val="00"/>
    <w:family w:val="auto"/>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Til Sans VL">
    <w:altName w:val="Calibri"/>
    <w:charset w:val="00"/>
    <w:family w:val="auto"/>
    <w:pitch w:val="variable"/>
    <w:sig w:usb0="00000003" w:usb1="00000000" w:usb2="00000000" w:usb3="00000000" w:csb0="00000001" w:csb1="00000000"/>
  </w:font>
  <w:font w:name="V&amp;W Syntax (Adobe)">
    <w:altName w:val="Arial"/>
    <w:charset w:val="00"/>
    <w:family w:val="swiss"/>
    <w:pitch w:val="variable"/>
    <w:sig w:usb0="A0000007" w:usb1="00000000" w:usb2="00000000" w:usb3="00000000" w:csb0="00000111" w:csb1="00000000"/>
  </w:font>
  <w:font w:name="Lucida Til VL">
    <w:altName w:val="Calibri"/>
    <w:charset w:val="00"/>
    <w:family w:val="auto"/>
    <w:pitch w:val="variable"/>
    <w:sig w:usb0="00000003" w:usb1="00000000" w:usb2="00000000" w:usb3="00000000" w:csb0="00000001" w:csb1="00000000"/>
  </w:font>
  <w:font w:name="Frutiger Lt">
    <w:panose1 w:val="00000000000000000000"/>
    <w:charset w:val="00"/>
    <w:family w:val="auto"/>
    <w:notTrueType/>
    <w:pitch w:val="default"/>
    <w:sig w:usb0="00000003" w:usb1="00000000" w:usb2="00000000" w:usb3="00000000" w:csb0="00000001" w:csb1="00000000"/>
  </w:font>
  <w:font w:name="Frutiger Bd">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rade Gothic LT Pro Cn">
    <w:altName w:val="Calibri"/>
    <w:panose1 w:val="00000000000000000000"/>
    <w:charset w:val="00"/>
    <w:family w:val="swiss"/>
    <w:notTrueType/>
    <w:pitch w:val="variable"/>
    <w:sig w:usb0="A00000AF" w:usb1="5000204A" w:usb2="00000000" w:usb3="00000000" w:csb0="00000093" w:csb1="00000000"/>
  </w:font>
  <w:font w:name="ArialMT">
    <w:altName w:val="Arial"/>
    <w:panose1 w:val="00000000000000000000"/>
    <w:charset w:val="00"/>
    <w:family w:val="swiss"/>
    <w:notTrueType/>
    <w:pitch w:val="default"/>
    <w:sig w:usb0="00002003" w:usb1="08070000" w:usb2="00000010" w:usb3="00000000" w:csb0="0002004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EE44F" w14:textId="77777777" w:rsidR="00127B0C" w:rsidRDefault="00127B0C">
      <w:r>
        <w:separator/>
      </w:r>
    </w:p>
  </w:footnote>
  <w:footnote w:type="continuationSeparator" w:id="0">
    <w:p w14:paraId="0491DA76" w14:textId="77777777" w:rsidR="00127B0C" w:rsidRDefault="00127B0C">
      <w:r>
        <w:continuationSeparator/>
      </w:r>
    </w:p>
  </w:footnote>
  <w:footnote w:type="continuationNotice" w:id="1">
    <w:p w14:paraId="61C40A09" w14:textId="77777777" w:rsidR="00127B0C" w:rsidRDefault="00127B0C">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00A33"/>
    <w:multiLevelType w:val="hybridMultilevel"/>
    <w:tmpl w:val="59F6A05A"/>
    <w:lvl w:ilvl="0" w:tplc="38C2B5A6">
      <w:start w:val="1"/>
      <w:numFmt w:val="decimal"/>
      <w:lvlText w:val="%1."/>
      <w:lvlJc w:val="left"/>
      <w:pPr>
        <w:tabs>
          <w:tab w:val="num" w:pos="2520"/>
        </w:tabs>
        <w:ind w:left="2520" w:hanging="360"/>
      </w:pPr>
      <w:rPr>
        <w:rFonts w:asciiTheme="minorHAnsi" w:eastAsia="Times New Roman" w:hAnsiTheme="minorHAnsi" w:cs="Times New Roman"/>
        <w:sz w:val="17"/>
      </w:rPr>
    </w:lvl>
    <w:lvl w:ilvl="1" w:tplc="04090003">
      <w:start w:val="1"/>
      <w:numFmt w:val="bullet"/>
      <w:lvlText w:val="o"/>
      <w:lvlJc w:val="left"/>
      <w:pPr>
        <w:tabs>
          <w:tab w:val="num" w:pos="1615"/>
        </w:tabs>
        <w:ind w:left="1615" w:hanging="360"/>
      </w:pPr>
      <w:rPr>
        <w:rFonts w:ascii="Courier New" w:hAnsi="Courier New" w:cs="Courier New" w:hint="default"/>
      </w:rPr>
    </w:lvl>
    <w:lvl w:ilvl="2" w:tplc="04090005">
      <w:start w:val="1"/>
      <w:numFmt w:val="bullet"/>
      <w:lvlText w:val=""/>
      <w:lvlJc w:val="left"/>
      <w:pPr>
        <w:tabs>
          <w:tab w:val="num" w:pos="2335"/>
        </w:tabs>
        <w:ind w:left="2335" w:hanging="360"/>
      </w:pPr>
      <w:rPr>
        <w:rFonts w:ascii="Wingdings" w:hAnsi="Wingdings" w:hint="default"/>
      </w:rPr>
    </w:lvl>
    <w:lvl w:ilvl="3" w:tplc="04090001">
      <w:start w:val="1"/>
      <w:numFmt w:val="bullet"/>
      <w:lvlText w:val=""/>
      <w:lvlJc w:val="left"/>
      <w:pPr>
        <w:tabs>
          <w:tab w:val="num" w:pos="3055"/>
        </w:tabs>
        <w:ind w:left="3055" w:hanging="360"/>
      </w:pPr>
      <w:rPr>
        <w:rFonts w:ascii="Symbol" w:hAnsi="Symbol" w:hint="default"/>
      </w:rPr>
    </w:lvl>
    <w:lvl w:ilvl="4" w:tplc="04090003">
      <w:start w:val="1"/>
      <w:numFmt w:val="bullet"/>
      <w:lvlText w:val="o"/>
      <w:lvlJc w:val="left"/>
      <w:pPr>
        <w:tabs>
          <w:tab w:val="num" w:pos="3775"/>
        </w:tabs>
        <w:ind w:left="3775" w:hanging="360"/>
      </w:pPr>
      <w:rPr>
        <w:rFonts w:ascii="Courier New" w:hAnsi="Courier New" w:cs="Courier New" w:hint="default"/>
      </w:rPr>
    </w:lvl>
    <w:lvl w:ilvl="5" w:tplc="04090005" w:tentative="1">
      <w:start w:val="1"/>
      <w:numFmt w:val="bullet"/>
      <w:lvlText w:val=""/>
      <w:lvlJc w:val="left"/>
      <w:pPr>
        <w:tabs>
          <w:tab w:val="num" w:pos="4495"/>
        </w:tabs>
        <w:ind w:left="4495" w:hanging="360"/>
      </w:pPr>
      <w:rPr>
        <w:rFonts w:ascii="Wingdings" w:hAnsi="Wingdings" w:hint="default"/>
      </w:rPr>
    </w:lvl>
    <w:lvl w:ilvl="6" w:tplc="04090001" w:tentative="1">
      <w:start w:val="1"/>
      <w:numFmt w:val="bullet"/>
      <w:lvlText w:val=""/>
      <w:lvlJc w:val="left"/>
      <w:pPr>
        <w:tabs>
          <w:tab w:val="num" w:pos="5215"/>
        </w:tabs>
        <w:ind w:left="5215" w:hanging="360"/>
      </w:pPr>
      <w:rPr>
        <w:rFonts w:ascii="Symbol" w:hAnsi="Symbol" w:hint="default"/>
      </w:rPr>
    </w:lvl>
    <w:lvl w:ilvl="7" w:tplc="04090003" w:tentative="1">
      <w:start w:val="1"/>
      <w:numFmt w:val="bullet"/>
      <w:lvlText w:val="o"/>
      <w:lvlJc w:val="left"/>
      <w:pPr>
        <w:tabs>
          <w:tab w:val="num" w:pos="5935"/>
        </w:tabs>
        <w:ind w:left="5935" w:hanging="360"/>
      </w:pPr>
      <w:rPr>
        <w:rFonts w:ascii="Courier New" w:hAnsi="Courier New" w:cs="Courier New" w:hint="default"/>
      </w:rPr>
    </w:lvl>
    <w:lvl w:ilvl="8" w:tplc="04090005" w:tentative="1">
      <w:start w:val="1"/>
      <w:numFmt w:val="bullet"/>
      <w:lvlText w:val=""/>
      <w:lvlJc w:val="left"/>
      <w:pPr>
        <w:tabs>
          <w:tab w:val="num" w:pos="6655"/>
        </w:tabs>
        <w:ind w:left="6655" w:hanging="360"/>
      </w:pPr>
      <w:rPr>
        <w:rFonts w:ascii="Wingdings" w:hAnsi="Wingdings" w:hint="default"/>
      </w:rPr>
    </w:lvl>
  </w:abstractNum>
  <w:abstractNum w:abstractNumId="1" w15:restartNumberingAfterBreak="0">
    <w:nsid w:val="0796250E"/>
    <w:multiLevelType w:val="hybridMultilevel"/>
    <w:tmpl w:val="E6862A2C"/>
    <w:lvl w:ilvl="0" w:tplc="76609FCC">
      <w:start w:val="1"/>
      <w:numFmt w:val="decimal"/>
      <w:lvlText w:val="%1."/>
      <w:lvlJc w:val="left"/>
      <w:pPr>
        <w:ind w:left="1800" w:hanging="360"/>
      </w:pPr>
      <w:rPr>
        <w:rFonts w:hint="default"/>
      </w:rPr>
    </w:lvl>
    <w:lvl w:ilvl="1" w:tplc="04130019">
      <w:start w:val="1"/>
      <w:numFmt w:val="lowerLetter"/>
      <w:lvlText w:val="%2."/>
      <w:lvlJc w:val="left"/>
      <w:pPr>
        <w:ind w:left="720" w:hanging="360"/>
      </w:pPr>
    </w:lvl>
    <w:lvl w:ilvl="2" w:tplc="0413001B">
      <w:start w:val="1"/>
      <w:numFmt w:val="lowerRoman"/>
      <w:lvlText w:val="%3."/>
      <w:lvlJc w:val="right"/>
      <w:pPr>
        <w:ind w:left="1440" w:hanging="180"/>
      </w:pPr>
    </w:lvl>
    <w:lvl w:ilvl="3" w:tplc="0413000F" w:tentative="1">
      <w:start w:val="1"/>
      <w:numFmt w:val="decimal"/>
      <w:lvlText w:val="%4."/>
      <w:lvlJc w:val="left"/>
      <w:pPr>
        <w:ind w:left="2160" w:hanging="360"/>
      </w:pPr>
    </w:lvl>
    <w:lvl w:ilvl="4" w:tplc="04130019" w:tentative="1">
      <w:start w:val="1"/>
      <w:numFmt w:val="lowerLetter"/>
      <w:lvlText w:val="%5."/>
      <w:lvlJc w:val="left"/>
      <w:pPr>
        <w:ind w:left="2880" w:hanging="360"/>
      </w:pPr>
    </w:lvl>
    <w:lvl w:ilvl="5" w:tplc="0413001B" w:tentative="1">
      <w:start w:val="1"/>
      <w:numFmt w:val="lowerRoman"/>
      <w:lvlText w:val="%6."/>
      <w:lvlJc w:val="right"/>
      <w:pPr>
        <w:ind w:left="3600" w:hanging="180"/>
      </w:pPr>
    </w:lvl>
    <w:lvl w:ilvl="6" w:tplc="0413000F" w:tentative="1">
      <w:start w:val="1"/>
      <w:numFmt w:val="decimal"/>
      <w:lvlText w:val="%7."/>
      <w:lvlJc w:val="left"/>
      <w:pPr>
        <w:ind w:left="4320" w:hanging="360"/>
      </w:pPr>
    </w:lvl>
    <w:lvl w:ilvl="7" w:tplc="04130019" w:tentative="1">
      <w:start w:val="1"/>
      <w:numFmt w:val="lowerLetter"/>
      <w:lvlText w:val="%8."/>
      <w:lvlJc w:val="left"/>
      <w:pPr>
        <w:ind w:left="5040" w:hanging="360"/>
      </w:pPr>
    </w:lvl>
    <w:lvl w:ilvl="8" w:tplc="0413001B" w:tentative="1">
      <w:start w:val="1"/>
      <w:numFmt w:val="lowerRoman"/>
      <w:lvlText w:val="%9."/>
      <w:lvlJc w:val="right"/>
      <w:pPr>
        <w:ind w:left="5760" w:hanging="180"/>
      </w:pPr>
    </w:lvl>
  </w:abstractNum>
  <w:abstractNum w:abstractNumId="2" w15:restartNumberingAfterBreak="0">
    <w:nsid w:val="0BBA17CA"/>
    <w:multiLevelType w:val="hybridMultilevel"/>
    <w:tmpl w:val="02142786"/>
    <w:lvl w:ilvl="0" w:tplc="04130001">
      <w:start w:val="1"/>
      <w:numFmt w:val="bullet"/>
      <w:lvlText w:val=""/>
      <w:lvlJc w:val="left"/>
      <w:pPr>
        <w:ind w:left="3065" w:hanging="360"/>
      </w:pPr>
      <w:rPr>
        <w:rFonts w:ascii="Symbol" w:hAnsi="Symbol" w:hint="default"/>
      </w:rPr>
    </w:lvl>
    <w:lvl w:ilvl="1" w:tplc="04130003">
      <w:start w:val="1"/>
      <w:numFmt w:val="bullet"/>
      <w:lvlText w:val="o"/>
      <w:lvlJc w:val="left"/>
      <w:pPr>
        <w:ind w:left="3785" w:hanging="360"/>
      </w:pPr>
      <w:rPr>
        <w:rFonts w:ascii="Courier New" w:hAnsi="Courier New" w:cs="Courier New" w:hint="default"/>
      </w:rPr>
    </w:lvl>
    <w:lvl w:ilvl="2" w:tplc="04130005">
      <w:start w:val="1"/>
      <w:numFmt w:val="bullet"/>
      <w:lvlText w:val=""/>
      <w:lvlJc w:val="left"/>
      <w:pPr>
        <w:ind w:left="4505" w:hanging="360"/>
      </w:pPr>
      <w:rPr>
        <w:rFonts w:ascii="Wingdings" w:hAnsi="Wingdings" w:hint="default"/>
      </w:rPr>
    </w:lvl>
    <w:lvl w:ilvl="3" w:tplc="04130001">
      <w:start w:val="1"/>
      <w:numFmt w:val="bullet"/>
      <w:lvlText w:val=""/>
      <w:lvlJc w:val="left"/>
      <w:pPr>
        <w:ind w:left="5225" w:hanging="360"/>
      </w:pPr>
      <w:rPr>
        <w:rFonts w:ascii="Symbol" w:hAnsi="Symbol" w:hint="default"/>
      </w:rPr>
    </w:lvl>
    <w:lvl w:ilvl="4" w:tplc="04130003">
      <w:start w:val="1"/>
      <w:numFmt w:val="bullet"/>
      <w:lvlText w:val="o"/>
      <w:lvlJc w:val="left"/>
      <w:pPr>
        <w:ind w:left="5945" w:hanging="360"/>
      </w:pPr>
      <w:rPr>
        <w:rFonts w:ascii="Courier New" w:hAnsi="Courier New" w:cs="Courier New" w:hint="default"/>
      </w:rPr>
    </w:lvl>
    <w:lvl w:ilvl="5" w:tplc="04130005">
      <w:start w:val="1"/>
      <w:numFmt w:val="bullet"/>
      <w:lvlText w:val=""/>
      <w:lvlJc w:val="left"/>
      <w:pPr>
        <w:ind w:left="6665" w:hanging="360"/>
      </w:pPr>
      <w:rPr>
        <w:rFonts w:ascii="Wingdings" w:hAnsi="Wingdings" w:hint="default"/>
      </w:rPr>
    </w:lvl>
    <w:lvl w:ilvl="6" w:tplc="04130001">
      <w:start w:val="1"/>
      <w:numFmt w:val="bullet"/>
      <w:lvlText w:val=""/>
      <w:lvlJc w:val="left"/>
      <w:pPr>
        <w:ind w:left="7385" w:hanging="360"/>
      </w:pPr>
      <w:rPr>
        <w:rFonts w:ascii="Symbol" w:hAnsi="Symbol" w:hint="default"/>
      </w:rPr>
    </w:lvl>
    <w:lvl w:ilvl="7" w:tplc="04130003">
      <w:start w:val="1"/>
      <w:numFmt w:val="bullet"/>
      <w:lvlText w:val="o"/>
      <w:lvlJc w:val="left"/>
      <w:pPr>
        <w:ind w:left="8105" w:hanging="360"/>
      </w:pPr>
      <w:rPr>
        <w:rFonts w:ascii="Courier New" w:hAnsi="Courier New" w:cs="Courier New" w:hint="default"/>
      </w:rPr>
    </w:lvl>
    <w:lvl w:ilvl="8" w:tplc="04130005">
      <w:start w:val="1"/>
      <w:numFmt w:val="bullet"/>
      <w:lvlText w:val=""/>
      <w:lvlJc w:val="left"/>
      <w:pPr>
        <w:ind w:left="8825" w:hanging="360"/>
      </w:pPr>
      <w:rPr>
        <w:rFonts w:ascii="Wingdings" w:hAnsi="Wingdings" w:hint="default"/>
      </w:rPr>
    </w:lvl>
  </w:abstractNum>
  <w:abstractNum w:abstractNumId="3" w15:restartNumberingAfterBreak="0">
    <w:nsid w:val="0F17203F"/>
    <w:multiLevelType w:val="hybridMultilevel"/>
    <w:tmpl w:val="8D7A0972"/>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4" w15:restartNumberingAfterBreak="0">
    <w:nsid w:val="0FA610BD"/>
    <w:multiLevelType w:val="hybridMultilevel"/>
    <w:tmpl w:val="CCF0C198"/>
    <w:lvl w:ilvl="0" w:tplc="04130019">
      <w:start w:val="1"/>
      <w:numFmt w:val="lowerLetter"/>
      <w:lvlText w:val="%1."/>
      <w:lvlJc w:val="left"/>
      <w:pPr>
        <w:ind w:left="3240" w:hanging="360"/>
      </w:pPr>
    </w:lvl>
    <w:lvl w:ilvl="1" w:tplc="04130019">
      <w:start w:val="1"/>
      <w:numFmt w:val="lowerLetter"/>
      <w:lvlText w:val="%2."/>
      <w:lvlJc w:val="left"/>
      <w:pPr>
        <w:ind w:left="3960" w:hanging="360"/>
      </w:pPr>
    </w:lvl>
    <w:lvl w:ilvl="2" w:tplc="0413001B" w:tentative="1">
      <w:start w:val="1"/>
      <w:numFmt w:val="lowerRoman"/>
      <w:lvlText w:val="%3."/>
      <w:lvlJc w:val="right"/>
      <w:pPr>
        <w:ind w:left="4680" w:hanging="180"/>
      </w:pPr>
    </w:lvl>
    <w:lvl w:ilvl="3" w:tplc="0413000F" w:tentative="1">
      <w:start w:val="1"/>
      <w:numFmt w:val="decimal"/>
      <w:lvlText w:val="%4."/>
      <w:lvlJc w:val="left"/>
      <w:pPr>
        <w:ind w:left="5400" w:hanging="360"/>
      </w:pPr>
    </w:lvl>
    <w:lvl w:ilvl="4" w:tplc="04130019" w:tentative="1">
      <w:start w:val="1"/>
      <w:numFmt w:val="lowerLetter"/>
      <w:lvlText w:val="%5."/>
      <w:lvlJc w:val="left"/>
      <w:pPr>
        <w:ind w:left="6120" w:hanging="360"/>
      </w:pPr>
    </w:lvl>
    <w:lvl w:ilvl="5" w:tplc="0413001B" w:tentative="1">
      <w:start w:val="1"/>
      <w:numFmt w:val="lowerRoman"/>
      <w:lvlText w:val="%6."/>
      <w:lvlJc w:val="right"/>
      <w:pPr>
        <w:ind w:left="6840" w:hanging="180"/>
      </w:pPr>
    </w:lvl>
    <w:lvl w:ilvl="6" w:tplc="0413000F" w:tentative="1">
      <w:start w:val="1"/>
      <w:numFmt w:val="decimal"/>
      <w:lvlText w:val="%7."/>
      <w:lvlJc w:val="left"/>
      <w:pPr>
        <w:ind w:left="7560" w:hanging="360"/>
      </w:pPr>
    </w:lvl>
    <w:lvl w:ilvl="7" w:tplc="04130019" w:tentative="1">
      <w:start w:val="1"/>
      <w:numFmt w:val="lowerLetter"/>
      <w:lvlText w:val="%8."/>
      <w:lvlJc w:val="left"/>
      <w:pPr>
        <w:ind w:left="8280" w:hanging="360"/>
      </w:pPr>
    </w:lvl>
    <w:lvl w:ilvl="8" w:tplc="0413001B" w:tentative="1">
      <w:start w:val="1"/>
      <w:numFmt w:val="lowerRoman"/>
      <w:lvlText w:val="%9."/>
      <w:lvlJc w:val="right"/>
      <w:pPr>
        <w:ind w:left="9000" w:hanging="180"/>
      </w:pPr>
    </w:lvl>
  </w:abstractNum>
  <w:abstractNum w:abstractNumId="5" w15:restartNumberingAfterBreak="0">
    <w:nsid w:val="106F25A6"/>
    <w:multiLevelType w:val="multilevel"/>
    <w:tmpl w:val="0DDC185C"/>
    <w:name w:val="GrontmijBullets222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6" w15:restartNumberingAfterBreak="0">
    <w:nsid w:val="168C2E70"/>
    <w:multiLevelType w:val="hybridMultilevel"/>
    <w:tmpl w:val="962E04D8"/>
    <w:lvl w:ilvl="0" w:tplc="04130001">
      <w:start w:val="1"/>
      <w:numFmt w:val="bullet"/>
      <w:lvlText w:val=""/>
      <w:lvlJc w:val="left"/>
      <w:pPr>
        <w:ind w:left="2345" w:hanging="360"/>
      </w:pPr>
      <w:rPr>
        <w:rFonts w:ascii="Symbol" w:hAnsi="Symbol" w:hint="default"/>
      </w:rPr>
    </w:lvl>
    <w:lvl w:ilvl="1" w:tplc="04130003" w:tentative="1">
      <w:start w:val="1"/>
      <w:numFmt w:val="bullet"/>
      <w:lvlText w:val="o"/>
      <w:lvlJc w:val="left"/>
      <w:pPr>
        <w:ind w:left="3065" w:hanging="360"/>
      </w:pPr>
      <w:rPr>
        <w:rFonts w:ascii="Courier New" w:hAnsi="Courier New" w:cs="Courier New" w:hint="default"/>
      </w:rPr>
    </w:lvl>
    <w:lvl w:ilvl="2" w:tplc="04130005" w:tentative="1">
      <w:start w:val="1"/>
      <w:numFmt w:val="bullet"/>
      <w:lvlText w:val=""/>
      <w:lvlJc w:val="left"/>
      <w:pPr>
        <w:ind w:left="3785" w:hanging="360"/>
      </w:pPr>
      <w:rPr>
        <w:rFonts w:ascii="Wingdings" w:hAnsi="Wingdings" w:hint="default"/>
      </w:rPr>
    </w:lvl>
    <w:lvl w:ilvl="3" w:tplc="04130001" w:tentative="1">
      <w:start w:val="1"/>
      <w:numFmt w:val="bullet"/>
      <w:lvlText w:val=""/>
      <w:lvlJc w:val="left"/>
      <w:pPr>
        <w:ind w:left="4505" w:hanging="360"/>
      </w:pPr>
      <w:rPr>
        <w:rFonts w:ascii="Symbol" w:hAnsi="Symbol" w:hint="default"/>
      </w:rPr>
    </w:lvl>
    <w:lvl w:ilvl="4" w:tplc="04130003" w:tentative="1">
      <w:start w:val="1"/>
      <w:numFmt w:val="bullet"/>
      <w:lvlText w:val="o"/>
      <w:lvlJc w:val="left"/>
      <w:pPr>
        <w:ind w:left="5225" w:hanging="360"/>
      </w:pPr>
      <w:rPr>
        <w:rFonts w:ascii="Courier New" w:hAnsi="Courier New" w:cs="Courier New" w:hint="default"/>
      </w:rPr>
    </w:lvl>
    <w:lvl w:ilvl="5" w:tplc="04130005" w:tentative="1">
      <w:start w:val="1"/>
      <w:numFmt w:val="bullet"/>
      <w:lvlText w:val=""/>
      <w:lvlJc w:val="left"/>
      <w:pPr>
        <w:ind w:left="5945" w:hanging="360"/>
      </w:pPr>
      <w:rPr>
        <w:rFonts w:ascii="Wingdings" w:hAnsi="Wingdings" w:hint="default"/>
      </w:rPr>
    </w:lvl>
    <w:lvl w:ilvl="6" w:tplc="04130001" w:tentative="1">
      <w:start w:val="1"/>
      <w:numFmt w:val="bullet"/>
      <w:lvlText w:val=""/>
      <w:lvlJc w:val="left"/>
      <w:pPr>
        <w:ind w:left="6665" w:hanging="360"/>
      </w:pPr>
      <w:rPr>
        <w:rFonts w:ascii="Symbol" w:hAnsi="Symbol" w:hint="default"/>
      </w:rPr>
    </w:lvl>
    <w:lvl w:ilvl="7" w:tplc="04130003" w:tentative="1">
      <w:start w:val="1"/>
      <w:numFmt w:val="bullet"/>
      <w:lvlText w:val="o"/>
      <w:lvlJc w:val="left"/>
      <w:pPr>
        <w:ind w:left="7385" w:hanging="360"/>
      </w:pPr>
      <w:rPr>
        <w:rFonts w:ascii="Courier New" w:hAnsi="Courier New" w:cs="Courier New" w:hint="default"/>
      </w:rPr>
    </w:lvl>
    <w:lvl w:ilvl="8" w:tplc="04130005" w:tentative="1">
      <w:start w:val="1"/>
      <w:numFmt w:val="bullet"/>
      <w:lvlText w:val=""/>
      <w:lvlJc w:val="left"/>
      <w:pPr>
        <w:ind w:left="8105" w:hanging="360"/>
      </w:pPr>
      <w:rPr>
        <w:rFonts w:ascii="Wingdings" w:hAnsi="Wingdings" w:hint="default"/>
      </w:rPr>
    </w:lvl>
  </w:abstractNum>
  <w:abstractNum w:abstractNumId="7" w15:restartNumberingAfterBreak="0">
    <w:nsid w:val="16DB1749"/>
    <w:multiLevelType w:val="multilevel"/>
    <w:tmpl w:val="97F2C962"/>
    <w:lvl w:ilvl="0">
      <w:start w:val="1"/>
      <w:numFmt w:val="decimal"/>
      <w:pStyle w:val="Kop1"/>
      <w:lvlText w:val="%1"/>
      <w:lvlJc w:val="right"/>
      <w:pPr>
        <w:tabs>
          <w:tab w:val="num" w:pos="1985"/>
        </w:tabs>
        <w:ind w:left="360" w:firstLine="1341"/>
      </w:pPr>
      <w:rPr>
        <w:rFonts w:hint="default"/>
      </w:rPr>
    </w:lvl>
    <w:lvl w:ilvl="1">
      <w:start w:val="1"/>
      <w:numFmt w:val="decimal"/>
      <w:pStyle w:val="Kop2"/>
      <w:lvlText w:val="%1.%2"/>
      <w:lvlJc w:val="right"/>
      <w:pPr>
        <w:tabs>
          <w:tab w:val="num" w:pos="1418"/>
        </w:tabs>
        <w:ind w:left="225" w:firstLine="909"/>
      </w:pPr>
      <w:rPr>
        <w:rFonts w:hint="default"/>
      </w:rPr>
    </w:lvl>
    <w:lvl w:ilvl="2">
      <w:start w:val="1"/>
      <w:numFmt w:val="decimal"/>
      <w:lvlText w:val="%1.%2.%3"/>
      <w:lvlJc w:val="right"/>
      <w:pPr>
        <w:tabs>
          <w:tab w:val="num" w:pos="1985"/>
        </w:tabs>
        <w:ind w:left="1224" w:firstLine="477"/>
      </w:pPr>
      <w:rPr>
        <w:rFonts w:hint="default"/>
      </w:rPr>
    </w:lvl>
    <w:lvl w:ilvl="3">
      <w:start w:val="1"/>
      <w:numFmt w:val="decimal"/>
      <w:lvlText w:val="%1.%2.%3.%4."/>
      <w:lvlJc w:val="right"/>
      <w:pPr>
        <w:tabs>
          <w:tab w:val="num" w:pos="1985"/>
        </w:tabs>
        <w:ind w:left="1985" w:hanging="284"/>
      </w:pPr>
      <w:rPr>
        <w:rFonts w:hint="default"/>
      </w:rPr>
    </w:lvl>
    <w:lvl w:ilvl="4">
      <w:start w:val="1"/>
      <w:numFmt w:val="decimal"/>
      <w:lvlText w:val="%1.%2.%3.%4.%5."/>
      <w:lvlJc w:val="left"/>
      <w:pPr>
        <w:tabs>
          <w:tab w:val="num" w:pos="2232"/>
        </w:tabs>
        <w:ind w:left="2232" w:hanging="792"/>
      </w:pPr>
      <w:rPr>
        <w:rFonts w:hint="default"/>
      </w:rPr>
    </w:lvl>
    <w:lvl w:ilvl="5">
      <w:start w:val="1"/>
      <w:numFmt w:val="none"/>
      <w:pStyle w:val="Kop6"/>
      <w:lvlText w:val="COLOFON"/>
      <w:lvlJc w:val="left"/>
      <w:pPr>
        <w:tabs>
          <w:tab w:val="num" w:pos="0"/>
        </w:tabs>
        <w:ind w:left="0" w:hanging="2268"/>
      </w:pPr>
      <w:rPr>
        <w:rFonts w:ascii="Frutiger Light" w:hAnsi="Frutiger Light" w:hint="default"/>
        <w:b w:val="0"/>
        <w:i w:val="0"/>
        <w:color w:val="BE8214"/>
        <w:sz w:val="28"/>
        <w:u w:val="none"/>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1B2055FB"/>
    <w:multiLevelType w:val="hybridMultilevel"/>
    <w:tmpl w:val="8946D2F6"/>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9" w15:restartNumberingAfterBreak="0">
    <w:nsid w:val="201218FD"/>
    <w:multiLevelType w:val="hybridMultilevel"/>
    <w:tmpl w:val="AD5C1D64"/>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10" w15:restartNumberingAfterBreak="0">
    <w:nsid w:val="213B1197"/>
    <w:multiLevelType w:val="hybridMultilevel"/>
    <w:tmpl w:val="EDA69E60"/>
    <w:lvl w:ilvl="0" w:tplc="04130003">
      <w:start w:val="1"/>
      <w:numFmt w:val="bullet"/>
      <w:lvlText w:val="o"/>
      <w:lvlJc w:val="left"/>
      <w:pPr>
        <w:ind w:left="3065" w:hanging="360"/>
      </w:pPr>
      <w:rPr>
        <w:rFonts w:ascii="Courier New" w:hAnsi="Courier New" w:cs="Courier New" w:hint="default"/>
      </w:rPr>
    </w:lvl>
    <w:lvl w:ilvl="1" w:tplc="04130003" w:tentative="1">
      <w:start w:val="1"/>
      <w:numFmt w:val="bullet"/>
      <w:lvlText w:val="o"/>
      <w:lvlJc w:val="left"/>
      <w:pPr>
        <w:ind w:left="3785" w:hanging="360"/>
      </w:pPr>
      <w:rPr>
        <w:rFonts w:ascii="Courier New" w:hAnsi="Courier New" w:cs="Courier New" w:hint="default"/>
      </w:rPr>
    </w:lvl>
    <w:lvl w:ilvl="2" w:tplc="04130005" w:tentative="1">
      <w:start w:val="1"/>
      <w:numFmt w:val="bullet"/>
      <w:lvlText w:val=""/>
      <w:lvlJc w:val="left"/>
      <w:pPr>
        <w:ind w:left="4505" w:hanging="360"/>
      </w:pPr>
      <w:rPr>
        <w:rFonts w:ascii="Wingdings" w:hAnsi="Wingdings" w:hint="default"/>
      </w:rPr>
    </w:lvl>
    <w:lvl w:ilvl="3" w:tplc="04130001" w:tentative="1">
      <w:start w:val="1"/>
      <w:numFmt w:val="bullet"/>
      <w:lvlText w:val=""/>
      <w:lvlJc w:val="left"/>
      <w:pPr>
        <w:ind w:left="5225" w:hanging="360"/>
      </w:pPr>
      <w:rPr>
        <w:rFonts w:ascii="Symbol" w:hAnsi="Symbol" w:hint="default"/>
      </w:rPr>
    </w:lvl>
    <w:lvl w:ilvl="4" w:tplc="04130003" w:tentative="1">
      <w:start w:val="1"/>
      <w:numFmt w:val="bullet"/>
      <w:lvlText w:val="o"/>
      <w:lvlJc w:val="left"/>
      <w:pPr>
        <w:ind w:left="5945" w:hanging="360"/>
      </w:pPr>
      <w:rPr>
        <w:rFonts w:ascii="Courier New" w:hAnsi="Courier New" w:cs="Courier New" w:hint="default"/>
      </w:rPr>
    </w:lvl>
    <w:lvl w:ilvl="5" w:tplc="04130005" w:tentative="1">
      <w:start w:val="1"/>
      <w:numFmt w:val="bullet"/>
      <w:lvlText w:val=""/>
      <w:lvlJc w:val="left"/>
      <w:pPr>
        <w:ind w:left="6665" w:hanging="360"/>
      </w:pPr>
      <w:rPr>
        <w:rFonts w:ascii="Wingdings" w:hAnsi="Wingdings" w:hint="default"/>
      </w:rPr>
    </w:lvl>
    <w:lvl w:ilvl="6" w:tplc="04130001" w:tentative="1">
      <w:start w:val="1"/>
      <w:numFmt w:val="bullet"/>
      <w:lvlText w:val=""/>
      <w:lvlJc w:val="left"/>
      <w:pPr>
        <w:ind w:left="7385" w:hanging="360"/>
      </w:pPr>
      <w:rPr>
        <w:rFonts w:ascii="Symbol" w:hAnsi="Symbol" w:hint="default"/>
      </w:rPr>
    </w:lvl>
    <w:lvl w:ilvl="7" w:tplc="04130003" w:tentative="1">
      <w:start w:val="1"/>
      <w:numFmt w:val="bullet"/>
      <w:lvlText w:val="o"/>
      <w:lvlJc w:val="left"/>
      <w:pPr>
        <w:ind w:left="8105" w:hanging="360"/>
      </w:pPr>
      <w:rPr>
        <w:rFonts w:ascii="Courier New" w:hAnsi="Courier New" w:cs="Courier New" w:hint="default"/>
      </w:rPr>
    </w:lvl>
    <w:lvl w:ilvl="8" w:tplc="04130005" w:tentative="1">
      <w:start w:val="1"/>
      <w:numFmt w:val="bullet"/>
      <w:lvlText w:val=""/>
      <w:lvlJc w:val="left"/>
      <w:pPr>
        <w:ind w:left="8825" w:hanging="360"/>
      </w:pPr>
      <w:rPr>
        <w:rFonts w:ascii="Wingdings" w:hAnsi="Wingdings" w:hint="default"/>
      </w:rPr>
    </w:lvl>
  </w:abstractNum>
  <w:abstractNum w:abstractNumId="11" w15:restartNumberingAfterBreak="0">
    <w:nsid w:val="23BF1050"/>
    <w:multiLevelType w:val="hybridMultilevel"/>
    <w:tmpl w:val="18C4A0D8"/>
    <w:lvl w:ilvl="0" w:tplc="04130001">
      <w:start w:val="1"/>
      <w:numFmt w:val="bullet"/>
      <w:lvlText w:val=""/>
      <w:lvlJc w:val="left"/>
      <w:pPr>
        <w:ind w:left="2705" w:hanging="360"/>
      </w:pPr>
      <w:rPr>
        <w:rFonts w:ascii="Symbol" w:hAnsi="Symbol" w:hint="default"/>
      </w:rPr>
    </w:lvl>
    <w:lvl w:ilvl="1" w:tplc="04130003">
      <w:start w:val="1"/>
      <w:numFmt w:val="bullet"/>
      <w:lvlText w:val="o"/>
      <w:lvlJc w:val="left"/>
      <w:pPr>
        <w:ind w:left="3425" w:hanging="360"/>
      </w:pPr>
      <w:rPr>
        <w:rFonts w:ascii="Courier New" w:hAnsi="Courier New" w:cs="Courier New" w:hint="default"/>
      </w:rPr>
    </w:lvl>
    <w:lvl w:ilvl="2" w:tplc="04130005">
      <w:start w:val="1"/>
      <w:numFmt w:val="bullet"/>
      <w:lvlText w:val=""/>
      <w:lvlJc w:val="left"/>
      <w:pPr>
        <w:ind w:left="4145" w:hanging="360"/>
      </w:pPr>
      <w:rPr>
        <w:rFonts w:ascii="Wingdings" w:hAnsi="Wingdings" w:hint="default"/>
      </w:rPr>
    </w:lvl>
    <w:lvl w:ilvl="3" w:tplc="04130001">
      <w:start w:val="1"/>
      <w:numFmt w:val="bullet"/>
      <w:lvlText w:val=""/>
      <w:lvlJc w:val="left"/>
      <w:pPr>
        <w:ind w:left="4865" w:hanging="360"/>
      </w:pPr>
      <w:rPr>
        <w:rFonts w:ascii="Symbol" w:hAnsi="Symbol" w:hint="default"/>
      </w:rPr>
    </w:lvl>
    <w:lvl w:ilvl="4" w:tplc="04130003">
      <w:start w:val="1"/>
      <w:numFmt w:val="bullet"/>
      <w:lvlText w:val="o"/>
      <w:lvlJc w:val="left"/>
      <w:pPr>
        <w:ind w:left="5585" w:hanging="360"/>
      </w:pPr>
      <w:rPr>
        <w:rFonts w:ascii="Courier New" w:hAnsi="Courier New" w:cs="Courier New" w:hint="default"/>
      </w:rPr>
    </w:lvl>
    <w:lvl w:ilvl="5" w:tplc="04130005">
      <w:start w:val="1"/>
      <w:numFmt w:val="bullet"/>
      <w:lvlText w:val=""/>
      <w:lvlJc w:val="left"/>
      <w:pPr>
        <w:ind w:left="6305" w:hanging="360"/>
      </w:pPr>
      <w:rPr>
        <w:rFonts w:ascii="Wingdings" w:hAnsi="Wingdings" w:hint="default"/>
      </w:rPr>
    </w:lvl>
    <w:lvl w:ilvl="6" w:tplc="04130001">
      <w:start w:val="1"/>
      <w:numFmt w:val="bullet"/>
      <w:lvlText w:val=""/>
      <w:lvlJc w:val="left"/>
      <w:pPr>
        <w:ind w:left="7025" w:hanging="360"/>
      </w:pPr>
      <w:rPr>
        <w:rFonts w:ascii="Symbol" w:hAnsi="Symbol" w:hint="default"/>
      </w:rPr>
    </w:lvl>
    <w:lvl w:ilvl="7" w:tplc="04130003">
      <w:start w:val="1"/>
      <w:numFmt w:val="bullet"/>
      <w:lvlText w:val="o"/>
      <w:lvlJc w:val="left"/>
      <w:pPr>
        <w:ind w:left="7745" w:hanging="360"/>
      </w:pPr>
      <w:rPr>
        <w:rFonts w:ascii="Courier New" w:hAnsi="Courier New" w:cs="Courier New" w:hint="default"/>
      </w:rPr>
    </w:lvl>
    <w:lvl w:ilvl="8" w:tplc="04130005">
      <w:start w:val="1"/>
      <w:numFmt w:val="bullet"/>
      <w:lvlText w:val=""/>
      <w:lvlJc w:val="left"/>
      <w:pPr>
        <w:ind w:left="8465" w:hanging="360"/>
      </w:pPr>
      <w:rPr>
        <w:rFonts w:ascii="Wingdings" w:hAnsi="Wingdings" w:hint="default"/>
      </w:rPr>
    </w:lvl>
  </w:abstractNum>
  <w:abstractNum w:abstractNumId="12" w15:restartNumberingAfterBreak="0">
    <w:nsid w:val="25D759DB"/>
    <w:multiLevelType w:val="hybridMultilevel"/>
    <w:tmpl w:val="F52C308C"/>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86B4FCF"/>
    <w:multiLevelType w:val="hybridMultilevel"/>
    <w:tmpl w:val="F96E8920"/>
    <w:lvl w:ilvl="0" w:tplc="0413000F">
      <w:start w:val="1"/>
      <w:numFmt w:val="decimal"/>
      <w:lvlText w:val="%1."/>
      <w:lvlJc w:val="left"/>
      <w:pPr>
        <w:ind w:left="2705" w:hanging="360"/>
      </w:pPr>
    </w:lvl>
    <w:lvl w:ilvl="1" w:tplc="04130019">
      <w:start w:val="1"/>
      <w:numFmt w:val="lowerLetter"/>
      <w:lvlText w:val="%2."/>
      <w:lvlJc w:val="left"/>
      <w:pPr>
        <w:ind w:left="3425" w:hanging="360"/>
      </w:pPr>
    </w:lvl>
    <w:lvl w:ilvl="2" w:tplc="0413001B">
      <w:start w:val="1"/>
      <w:numFmt w:val="lowerRoman"/>
      <w:lvlText w:val="%3."/>
      <w:lvlJc w:val="right"/>
      <w:pPr>
        <w:ind w:left="4145" w:hanging="180"/>
      </w:pPr>
    </w:lvl>
    <w:lvl w:ilvl="3" w:tplc="0413000F">
      <w:start w:val="1"/>
      <w:numFmt w:val="decimal"/>
      <w:lvlText w:val="%4."/>
      <w:lvlJc w:val="left"/>
      <w:pPr>
        <w:ind w:left="4865" w:hanging="360"/>
      </w:pPr>
    </w:lvl>
    <w:lvl w:ilvl="4" w:tplc="04130019">
      <w:start w:val="1"/>
      <w:numFmt w:val="lowerLetter"/>
      <w:lvlText w:val="%5."/>
      <w:lvlJc w:val="left"/>
      <w:pPr>
        <w:ind w:left="5585" w:hanging="360"/>
      </w:pPr>
    </w:lvl>
    <w:lvl w:ilvl="5" w:tplc="0413001B">
      <w:start w:val="1"/>
      <w:numFmt w:val="lowerRoman"/>
      <w:lvlText w:val="%6."/>
      <w:lvlJc w:val="right"/>
      <w:pPr>
        <w:ind w:left="6305" w:hanging="180"/>
      </w:pPr>
    </w:lvl>
    <w:lvl w:ilvl="6" w:tplc="0413000F">
      <w:start w:val="1"/>
      <w:numFmt w:val="decimal"/>
      <w:lvlText w:val="%7."/>
      <w:lvlJc w:val="left"/>
      <w:pPr>
        <w:ind w:left="7025" w:hanging="360"/>
      </w:pPr>
    </w:lvl>
    <w:lvl w:ilvl="7" w:tplc="04130019">
      <w:start w:val="1"/>
      <w:numFmt w:val="lowerLetter"/>
      <w:lvlText w:val="%8."/>
      <w:lvlJc w:val="left"/>
      <w:pPr>
        <w:ind w:left="7745" w:hanging="360"/>
      </w:pPr>
    </w:lvl>
    <w:lvl w:ilvl="8" w:tplc="0413001B">
      <w:start w:val="1"/>
      <w:numFmt w:val="lowerRoman"/>
      <w:lvlText w:val="%9."/>
      <w:lvlJc w:val="right"/>
      <w:pPr>
        <w:ind w:left="8465" w:hanging="180"/>
      </w:pPr>
    </w:lvl>
  </w:abstractNum>
  <w:abstractNum w:abstractNumId="14" w15:restartNumberingAfterBreak="0">
    <w:nsid w:val="31C215BD"/>
    <w:multiLevelType w:val="hybridMultilevel"/>
    <w:tmpl w:val="85A22002"/>
    <w:lvl w:ilvl="0" w:tplc="FFFFFFFF">
      <w:start w:val="1"/>
      <w:numFmt w:val="lowerLetter"/>
      <w:lvlText w:val="%1."/>
      <w:lvlJc w:val="left"/>
      <w:pPr>
        <w:ind w:left="2520" w:hanging="360"/>
      </w:pPr>
      <w:rPr>
        <w:rFonts w:hint="default"/>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15" w15:restartNumberingAfterBreak="0">
    <w:nsid w:val="3BCD63A1"/>
    <w:multiLevelType w:val="hybridMultilevel"/>
    <w:tmpl w:val="ED768C9E"/>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16" w15:restartNumberingAfterBreak="0">
    <w:nsid w:val="410E6DC4"/>
    <w:multiLevelType w:val="hybridMultilevel"/>
    <w:tmpl w:val="38465EA0"/>
    <w:lvl w:ilvl="0" w:tplc="04130001">
      <w:start w:val="1"/>
      <w:numFmt w:val="bullet"/>
      <w:pStyle w:val="Opsomming"/>
      <w:lvlText w:val=""/>
      <w:lvlJc w:val="left"/>
      <w:pPr>
        <w:tabs>
          <w:tab w:val="num" w:pos="360"/>
        </w:tabs>
        <w:ind w:left="284" w:hanging="284"/>
      </w:pPr>
      <w:rPr>
        <w:rFonts w:ascii="Symbol" w:hAnsi="Symbol" w:cs="Times New Roman" w:hint="default"/>
        <w:sz w:val="20"/>
        <w:szCs w:val="20"/>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17" w15:restartNumberingAfterBreak="0">
    <w:nsid w:val="48150F03"/>
    <w:multiLevelType w:val="hybridMultilevel"/>
    <w:tmpl w:val="85A22002"/>
    <w:lvl w:ilvl="0" w:tplc="62FCD66C">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8" w15:restartNumberingAfterBreak="0">
    <w:nsid w:val="531C2567"/>
    <w:multiLevelType w:val="hybridMultilevel"/>
    <w:tmpl w:val="402C38F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01137A2"/>
    <w:multiLevelType w:val="hybridMultilevel"/>
    <w:tmpl w:val="5E404808"/>
    <w:lvl w:ilvl="0" w:tplc="0413000B">
      <w:start w:val="1"/>
      <w:numFmt w:val="decimal"/>
      <w:pStyle w:val="eis"/>
      <w:lvlText w:val="[%1.]"/>
      <w:lvlJc w:val="left"/>
      <w:pPr>
        <w:tabs>
          <w:tab w:val="num" w:pos="360"/>
        </w:tabs>
        <w:ind w:left="360" w:hanging="360"/>
      </w:pPr>
      <w:rPr>
        <w:rFonts w:ascii="Arial" w:hAnsi="Arial" w:hint="default"/>
        <w:color w:val="999999"/>
        <w:sz w:val="10"/>
      </w:rPr>
    </w:lvl>
    <w:lvl w:ilvl="1" w:tplc="04130003">
      <w:start w:val="1"/>
      <w:numFmt w:val="bullet"/>
      <w:lvlText w:val=""/>
      <w:lvlJc w:val="left"/>
      <w:pPr>
        <w:tabs>
          <w:tab w:val="num" w:pos="589"/>
        </w:tabs>
        <w:ind w:left="589" w:hanging="360"/>
      </w:pPr>
      <w:rPr>
        <w:rFonts w:ascii="Symbol" w:hAnsi="Symbol" w:hint="default"/>
      </w:rPr>
    </w:lvl>
    <w:lvl w:ilvl="2" w:tplc="04130005">
      <w:start w:val="1"/>
      <w:numFmt w:val="bullet"/>
      <w:lvlText w:val=""/>
      <w:lvlJc w:val="left"/>
      <w:pPr>
        <w:tabs>
          <w:tab w:val="num" w:pos="1489"/>
        </w:tabs>
        <w:ind w:left="1489" w:hanging="360"/>
      </w:pPr>
      <w:rPr>
        <w:rFonts w:ascii="Symbol" w:hAnsi="Symbol" w:hint="default"/>
        <w:color w:val="000000"/>
      </w:rPr>
    </w:lvl>
    <w:lvl w:ilvl="3" w:tplc="04130001" w:tentative="1">
      <w:start w:val="1"/>
      <w:numFmt w:val="decimal"/>
      <w:lvlText w:val="%4."/>
      <w:lvlJc w:val="left"/>
      <w:pPr>
        <w:tabs>
          <w:tab w:val="num" w:pos="2029"/>
        </w:tabs>
        <w:ind w:left="2029" w:hanging="360"/>
      </w:pPr>
    </w:lvl>
    <w:lvl w:ilvl="4" w:tplc="04130003" w:tentative="1">
      <w:start w:val="1"/>
      <w:numFmt w:val="lowerLetter"/>
      <w:lvlText w:val="%5."/>
      <w:lvlJc w:val="left"/>
      <w:pPr>
        <w:tabs>
          <w:tab w:val="num" w:pos="2749"/>
        </w:tabs>
        <w:ind w:left="2749" w:hanging="360"/>
      </w:pPr>
    </w:lvl>
    <w:lvl w:ilvl="5" w:tplc="04130005" w:tentative="1">
      <w:start w:val="1"/>
      <w:numFmt w:val="lowerRoman"/>
      <w:lvlText w:val="%6."/>
      <w:lvlJc w:val="right"/>
      <w:pPr>
        <w:tabs>
          <w:tab w:val="num" w:pos="3469"/>
        </w:tabs>
        <w:ind w:left="3469" w:hanging="180"/>
      </w:pPr>
    </w:lvl>
    <w:lvl w:ilvl="6" w:tplc="04130001" w:tentative="1">
      <w:start w:val="1"/>
      <w:numFmt w:val="decimal"/>
      <w:lvlText w:val="%7."/>
      <w:lvlJc w:val="left"/>
      <w:pPr>
        <w:tabs>
          <w:tab w:val="num" w:pos="4189"/>
        </w:tabs>
        <w:ind w:left="4189" w:hanging="360"/>
      </w:pPr>
    </w:lvl>
    <w:lvl w:ilvl="7" w:tplc="04130003" w:tentative="1">
      <w:start w:val="1"/>
      <w:numFmt w:val="lowerLetter"/>
      <w:lvlText w:val="%8."/>
      <w:lvlJc w:val="left"/>
      <w:pPr>
        <w:tabs>
          <w:tab w:val="num" w:pos="4909"/>
        </w:tabs>
        <w:ind w:left="4909" w:hanging="360"/>
      </w:pPr>
    </w:lvl>
    <w:lvl w:ilvl="8" w:tplc="04130005" w:tentative="1">
      <w:start w:val="1"/>
      <w:numFmt w:val="lowerRoman"/>
      <w:lvlText w:val="%9."/>
      <w:lvlJc w:val="right"/>
      <w:pPr>
        <w:tabs>
          <w:tab w:val="num" w:pos="5629"/>
        </w:tabs>
        <w:ind w:left="5629" w:hanging="180"/>
      </w:pPr>
    </w:lvl>
  </w:abstractNum>
  <w:abstractNum w:abstractNumId="20" w15:restartNumberingAfterBreak="0">
    <w:nsid w:val="64B718AF"/>
    <w:multiLevelType w:val="hybridMultilevel"/>
    <w:tmpl w:val="49AA86B6"/>
    <w:lvl w:ilvl="0" w:tplc="EBBC1F16">
      <w:start w:val="1"/>
      <w:numFmt w:val="bullet"/>
      <w:pStyle w:val="bullets"/>
      <w:lvlText w:val=""/>
      <w:lvlJc w:val="left"/>
      <w:pPr>
        <w:tabs>
          <w:tab w:val="num" w:pos="360"/>
        </w:tabs>
        <w:ind w:left="360" w:hanging="360"/>
      </w:pPr>
      <w:rPr>
        <w:rFonts w:ascii="Wingdings" w:hAnsi="Wingdings" w:hint="default"/>
        <w:b w:val="0"/>
        <w:i w:val="0"/>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4C10DF2"/>
    <w:multiLevelType w:val="hybridMultilevel"/>
    <w:tmpl w:val="04882A9E"/>
    <w:lvl w:ilvl="0" w:tplc="5F4EC44A">
      <w:start w:val="1"/>
      <w:numFmt w:val="upp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2" w15:restartNumberingAfterBreak="0">
    <w:nsid w:val="6854336D"/>
    <w:multiLevelType w:val="hybridMultilevel"/>
    <w:tmpl w:val="238C389C"/>
    <w:lvl w:ilvl="0" w:tplc="AAEEFCE2">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3" w15:restartNumberingAfterBreak="0">
    <w:nsid w:val="6A42216E"/>
    <w:multiLevelType w:val="hybridMultilevel"/>
    <w:tmpl w:val="05781336"/>
    <w:lvl w:ilvl="0" w:tplc="F30461A8">
      <w:start w:val="1"/>
      <w:numFmt w:val="decimal"/>
      <w:lvlText w:val="%1.)"/>
      <w:lvlJc w:val="left"/>
      <w:pPr>
        <w:ind w:left="2405" w:hanging="42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4" w15:restartNumberingAfterBreak="0">
    <w:nsid w:val="6B741FC0"/>
    <w:multiLevelType w:val="hybridMultilevel"/>
    <w:tmpl w:val="32B49DAC"/>
    <w:lvl w:ilvl="0" w:tplc="76609FCC">
      <w:start w:val="1"/>
      <w:numFmt w:val="decimal"/>
      <w:lvlText w:val="%1."/>
      <w:lvlJc w:val="left"/>
      <w:pPr>
        <w:ind w:left="2520" w:hanging="360"/>
      </w:pPr>
      <w:rPr>
        <w:rFonts w:hint="default"/>
      </w:rPr>
    </w:lvl>
    <w:lvl w:ilvl="1" w:tplc="04130019" w:tentative="1">
      <w:start w:val="1"/>
      <w:numFmt w:val="lowerLetter"/>
      <w:lvlText w:val="%2."/>
      <w:lvlJc w:val="left"/>
      <w:pPr>
        <w:ind w:left="3240" w:hanging="360"/>
      </w:pPr>
    </w:lvl>
    <w:lvl w:ilvl="2" w:tplc="0413001B" w:tentative="1">
      <w:start w:val="1"/>
      <w:numFmt w:val="lowerRoman"/>
      <w:lvlText w:val="%3."/>
      <w:lvlJc w:val="right"/>
      <w:pPr>
        <w:ind w:left="3960" w:hanging="180"/>
      </w:pPr>
    </w:lvl>
    <w:lvl w:ilvl="3" w:tplc="0413000F" w:tentative="1">
      <w:start w:val="1"/>
      <w:numFmt w:val="decimal"/>
      <w:lvlText w:val="%4."/>
      <w:lvlJc w:val="left"/>
      <w:pPr>
        <w:ind w:left="4680" w:hanging="360"/>
      </w:pPr>
    </w:lvl>
    <w:lvl w:ilvl="4" w:tplc="04130019" w:tentative="1">
      <w:start w:val="1"/>
      <w:numFmt w:val="lowerLetter"/>
      <w:lvlText w:val="%5."/>
      <w:lvlJc w:val="left"/>
      <w:pPr>
        <w:ind w:left="5400" w:hanging="360"/>
      </w:pPr>
    </w:lvl>
    <w:lvl w:ilvl="5" w:tplc="0413001B" w:tentative="1">
      <w:start w:val="1"/>
      <w:numFmt w:val="lowerRoman"/>
      <w:lvlText w:val="%6."/>
      <w:lvlJc w:val="right"/>
      <w:pPr>
        <w:ind w:left="6120" w:hanging="180"/>
      </w:pPr>
    </w:lvl>
    <w:lvl w:ilvl="6" w:tplc="0413000F" w:tentative="1">
      <w:start w:val="1"/>
      <w:numFmt w:val="decimal"/>
      <w:lvlText w:val="%7."/>
      <w:lvlJc w:val="left"/>
      <w:pPr>
        <w:ind w:left="6840" w:hanging="360"/>
      </w:pPr>
    </w:lvl>
    <w:lvl w:ilvl="7" w:tplc="04130019" w:tentative="1">
      <w:start w:val="1"/>
      <w:numFmt w:val="lowerLetter"/>
      <w:lvlText w:val="%8."/>
      <w:lvlJc w:val="left"/>
      <w:pPr>
        <w:ind w:left="7560" w:hanging="360"/>
      </w:pPr>
    </w:lvl>
    <w:lvl w:ilvl="8" w:tplc="0413001B" w:tentative="1">
      <w:start w:val="1"/>
      <w:numFmt w:val="lowerRoman"/>
      <w:lvlText w:val="%9."/>
      <w:lvlJc w:val="right"/>
      <w:pPr>
        <w:ind w:left="8280" w:hanging="180"/>
      </w:pPr>
    </w:lvl>
  </w:abstractNum>
  <w:abstractNum w:abstractNumId="25" w15:restartNumberingAfterBreak="0">
    <w:nsid w:val="6C624138"/>
    <w:multiLevelType w:val="hybridMultilevel"/>
    <w:tmpl w:val="D526CB90"/>
    <w:lvl w:ilvl="0" w:tplc="0409000F">
      <w:start w:val="1"/>
      <w:numFmt w:val="decimal"/>
      <w:lvlText w:val="%1."/>
      <w:lvlJc w:val="left"/>
      <w:pPr>
        <w:tabs>
          <w:tab w:val="num" w:pos="2705"/>
        </w:tabs>
        <w:ind w:left="2705" w:hanging="360"/>
      </w:pPr>
    </w:lvl>
    <w:lvl w:ilvl="1" w:tplc="04090019" w:tentative="1">
      <w:start w:val="1"/>
      <w:numFmt w:val="lowerLetter"/>
      <w:lvlText w:val="%2."/>
      <w:lvlJc w:val="left"/>
      <w:pPr>
        <w:tabs>
          <w:tab w:val="num" w:pos="3425"/>
        </w:tabs>
        <w:ind w:left="3425" w:hanging="360"/>
      </w:pPr>
    </w:lvl>
    <w:lvl w:ilvl="2" w:tplc="0409001B" w:tentative="1">
      <w:start w:val="1"/>
      <w:numFmt w:val="lowerRoman"/>
      <w:lvlText w:val="%3."/>
      <w:lvlJc w:val="right"/>
      <w:pPr>
        <w:tabs>
          <w:tab w:val="num" w:pos="4145"/>
        </w:tabs>
        <w:ind w:left="4145" w:hanging="180"/>
      </w:pPr>
    </w:lvl>
    <w:lvl w:ilvl="3" w:tplc="0409000F" w:tentative="1">
      <w:start w:val="1"/>
      <w:numFmt w:val="decimal"/>
      <w:lvlText w:val="%4."/>
      <w:lvlJc w:val="left"/>
      <w:pPr>
        <w:tabs>
          <w:tab w:val="num" w:pos="4865"/>
        </w:tabs>
        <w:ind w:left="4865" w:hanging="360"/>
      </w:pPr>
    </w:lvl>
    <w:lvl w:ilvl="4" w:tplc="04090019" w:tentative="1">
      <w:start w:val="1"/>
      <w:numFmt w:val="lowerLetter"/>
      <w:lvlText w:val="%5."/>
      <w:lvlJc w:val="left"/>
      <w:pPr>
        <w:tabs>
          <w:tab w:val="num" w:pos="5585"/>
        </w:tabs>
        <w:ind w:left="5585" w:hanging="360"/>
      </w:pPr>
    </w:lvl>
    <w:lvl w:ilvl="5" w:tplc="0409001B" w:tentative="1">
      <w:start w:val="1"/>
      <w:numFmt w:val="lowerRoman"/>
      <w:lvlText w:val="%6."/>
      <w:lvlJc w:val="right"/>
      <w:pPr>
        <w:tabs>
          <w:tab w:val="num" w:pos="6305"/>
        </w:tabs>
        <w:ind w:left="6305" w:hanging="180"/>
      </w:pPr>
    </w:lvl>
    <w:lvl w:ilvl="6" w:tplc="0409000F" w:tentative="1">
      <w:start w:val="1"/>
      <w:numFmt w:val="decimal"/>
      <w:lvlText w:val="%7."/>
      <w:lvlJc w:val="left"/>
      <w:pPr>
        <w:tabs>
          <w:tab w:val="num" w:pos="7025"/>
        </w:tabs>
        <w:ind w:left="7025" w:hanging="360"/>
      </w:pPr>
    </w:lvl>
    <w:lvl w:ilvl="7" w:tplc="04090019" w:tentative="1">
      <w:start w:val="1"/>
      <w:numFmt w:val="lowerLetter"/>
      <w:lvlText w:val="%8."/>
      <w:lvlJc w:val="left"/>
      <w:pPr>
        <w:tabs>
          <w:tab w:val="num" w:pos="7745"/>
        </w:tabs>
        <w:ind w:left="7745" w:hanging="360"/>
      </w:pPr>
    </w:lvl>
    <w:lvl w:ilvl="8" w:tplc="0409001B" w:tentative="1">
      <w:start w:val="1"/>
      <w:numFmt w:val="lowerRoman"/>
      <w:lvlText w:val="%9."/>
      <w:lvlJc w:val="right"/>
      <w:pPr>
        <w:tabs>
          <w:tab w:val="num" w:pos="8465"/>
        </w:tabs>
        <w:ind w:left="8465" w:hanging="180"/>
      </w:pPr>
    </w:lvl>
  </w:abstractNum>
  <w:abstractNum w:abstractNumId="26" w15:restartNumberingAfterBreak="0">
    <w:nsid w:val="70CE5E63"/>
    <w:multiLevelType w:val="multilevel"/>
    <w:tmpl w:val="CDA604B4"/>
    <w:lvl w:ilvl="0">
      <w:start w:val="1"/>
      <w:numFmt w:val="decimal"/>
      <w:lvlText w:val="%1."/>
      <w:lvlJc w:val="left"/>
      <w:pPr>
        <w:ind w:left="2345" w:hanging="360"/>
      </w:pPr>
      <w:rPr>
        <w:rFonts w:hint="default"/>
      </w:rPr>
    </w:lvl>
    <w:lvl w:ilvl="1">
      <w:start w:val="5"/>
      <w:numFmt w:val="decimal"/>
      <w:isLgl/>
      <w:lvlText w:val="%1.%2"/>
      <w:lvlJc w:val="left"/>
      <w:pPr>
        <w:ind w:left="2390" w:hanging="405"/>
      </w:pPr>
      <w:rPr>
        <w:rFonts w:hint="default"/>
      </w:rPr>
    </w:lvl>
    <w:lvl w:ilvl="2">
      <w:start w:val="3"/>
      <w:numFmt w:val="decimal"/>
      <w:isLgl/>
      <w:lvlText w:val="%1.%2.%3"/>
      <w:lvlJc w:val="left"/>
      <w:pPr>
        <w:ind w:left="2705" w:hanging="720"/>
      </w:pPr>
      <w:rPr>
        <w:rFonts w:hint="default"/>
      </w:rPr>
    </w:lvl>
    <w:lvl w:ilvl="3">
      <w:start w:val="1"/>
      <w:numFmt w:val="decimal"/>
      <w:isLgl/>
      <w:lvlText w:val="%1.%2.%3.%4"/>
      <w:lvlJc w:val="left"/>
      <w:pPr>
        <w:ind w:left="2705" w:hanging="720"/>
      </w:pPr>
      <w:rPr>
        <w:rFonts w:hint="default"/>
      </w:rPr>
    </w:lvl>
    <w:lvl w:ilvl="4">
      <w:start w:val="1"/>
      <w:numFmt w:val="decimal"/>
      <w:isLgl/>
      <w:lvlText w:val="%1.%2.%3.%4.%5"/>
      <w:lvlJc w:val="left"/>
      <w:pPr>
        <w:ind w:left="3065" w:hanging="1080"/>
      </w:pPr>
      <w:rPr>
        <w:rFonts w:hint="default"/>
      </w:rPr>
    </w:lvl>
    <w:lvl w:ilvl="5">
      <w:start w:val="1"/>
      <w:numFmt w:val="decimal"/>
      <w:isLgl/>
      <w:lvlText w:val="%1.%2.%3.%4.%5.%6"/>
      <w:lvlJc w:val="left"/>
      <w:pPr>
        <w:ind w:left="3065" w:hanging="1080"/>
      </w:pPr>
      <w:rPr>
        <w:rFonts w:hint="default"/>
      </w:rPr>
    </w:lvl>
    <w:lvl w:ilvl="6">
      <w:start w:val="1"/>
      <w:numFmt w:val="decimal"/>
      <w:isLgl/>
      <w:lvlText w:val="%1.%2.%3.%4.%5.%6.%7"/>
      <w:lvlJc w:val="left"/>
      <w:pPr>
        <w:ind w:left="3065" w:hanging="1080"/>
      </w:pPr>
      <w:rPr>
        <w:rFonts w:hint="default"/>
      </w:rPr>
    </w:lvl>
    <w:lvl w:ilvl="7">
      <w:start w:val="1"/>
      <w:numFmt w:val="decimal"/>
      <w:isLgl/>
      <w:lvlText w:val="%1.%2.%3.%4.%5.%6.%7.%8"/>
      <w:lvlJc w:val="left"/>
      <w:pPr>
        <w:ind w:left="3425" w:hanging="1440"/>
      </w:pPr>
      <w:rPr>
        <w:rFonts w:hint="default"/>
      </w:rPr>
    </w:lvl>
    <w:lvl w:ilvl="8">
      <w:start w:val="1"/>
      <w:numFmt w:val="decimal"/>
      <w:isLgl/>
      <w:lvlText w:val="%1.%2.%3.%4.%5.%6.%7.%8.%9"/>
      <w:lvlJc w:val="left"/>
      <w:pPr>
        <w:ind w:left="3425" w:hanging="1440"/>
      </w:pPr>
      <w:rPr>
        <w:rFonts w:hint="default"/>
      </w:rPr>
    </w:lvl>
  </w:abstractNum>
  <w:abstractNum w:abstractNumId="27" w15:restartNumberingAfterBreak="0">
    <w:nsid w:val="70FD5AE0"/>
    <w:multiLevelType w:val="hybridMultilevel"/>
    <w:tmpl w:val="3FE0E658"/>
    <w:lvl w:ilvl="0" w:tplc="47109392">
      <w:start w:val="1"/>
      <w:numFmt w:val="bullet"/>
      <w:lvlText w:val=""/>
      <w:lvlJc w:val="left"/>
      <w:pPr>
        <w:tabs>
          <w:tab w:val="num" w:pos="2345"/>
        </w:tabs>
        <w:ind w:left="2345" w:hanging="360"/>
      </w:pPr>
      <w:rPr>
        <w:rFonts w:ascii="Symbol" w:hAnsi="Symbol" w:hint="default"/>
        <w:color w:val="auto"/>
      </w:rPr>
    </w:lvl>
    <w:lvl w:ilvl="1" w:tplc="04090003" w:tentative="1">
      <w:start w:val="1"/>
      <w:numFmt w:val="bullet"/>
      <w:lvlText w:val="o"/>
      <w:lvlJc w:val="left"/>
      <w:pPr>
        <w:tabs>
          <w:tab w:val="num" w:pos="3065"/>
        </w:tabs>
        <w:ind w:left="3065" w:hanging="360"/>
      </w:pPr>
      <w:rPr>
        <w:rFonts w:ascii="Courier New" w:hAnsi="Courier New" w:cs="Courier New" w:hint="default"/>
      </w:rPr>
    </w:lvl>
    <w:lvl w:ilvl="2" w:tplc="04090005" w:tentative="1">
      <w:start w:val="1"/>
      <w:numFmt w:val="bullet"/>
      <w:lvlText w:val=""/>
      <w:lvlJc w:val="left"/>
      <w:pPr>
        <w:tabs>
          <w:tab w:val="num" w:pos="3785"/>
        </w:tabs>
        <w:ind w:left="3785" w:hanging="360"/>
      </w:pPr>
      <w:rPr>
        <w:rFonts w:ascii="Wingdings" w:hAnsi="Wingdings" w:hint="default"/>
      </w:rPr>
    </w:lvl>
    <w:lvl w:ilvl="3" w:tplc="04090001" w:tentative="1">
      <w:start w:val="1"/>
      <w:numFmt w:val="bullet"/>
      <w:lvlText w:val=""/>
      <w:lvlJc w:val="left"/>
      <w:pPr>
        <w:tabs>
          <w:tab w:val="num" w:pos="4505"/>
        </w:tabs>
        <w:ind w:left="4505" w:hanging="360"/>
      </w:pPr>
      <w:rPr>
        <w:rFonts w:ascii="Symbol" w:hAnsi="Symbol" w:hint="default"/>
      </w:rPr>
    </w:lvl>
    <w:lvl w:ilvl="4" w:tplc="04090003" w:tentative="1">
      <w:start w:val="1"/>
      <w:numFmt w:val="bullet"/>
      <w:lvlText w:val="o"/>
      <w:lvlJc w:val="left"/>
      <w:pPr>
        <w:tabs>
          <w:tab w:val="num" w:pos="5225"/>
        </w:tabs>
        <w:ind w:left="5225" w:hanging="360"/>
      </w:pPr>
      <w:rPr>
        <w:rFonts w:ascii="Courier New" w:hAnsi="Courier New" w:cs="Courier New" w:hint="default"/>
      </w:rPr>
    </w:lvl>
    <w:lvl w:ilvl="5" w:tplc="04090005" w:tentative="1">
      <w:start w:val="1"/>
      <w:numFmt w:val="bullet"/>
      <w:lvlText w:val=""/>
      <w:lvlJc w:val="left"/>
      <w:pPr>
        <w:tabs>
          <w:tab w:val="num" w:pos="5945"/>
        </w:tabs>
        <w:ind w:left="5945" w:hanging="360"/>
      </w:pPr>
      <w:rPr>
        <w:rFonts w:ascii="Wingdings" w:hAnsi="Wingdings" w:hint="default"/>
      </w:rPr>
    </w:lvl>
    <w:lvl w:ilvl="6" w:tplc="04090001" w:tentative="1">
      <w:start w:val="1"/>
      <w:numFmt w:val="bullet"/>
      <w:lvlText w:val=""/>
      <w:lvlJc w:val="left"/>
      <w:pPr>
        <w:tabs>
          <w:tab w:val="num" w:pos="6665"/>
        </w:tabs>
        <w:ind w:left="6665" w:hanging="360"/>
      </w:pPr>
      <w:rPr>
        <w:rFonts w:ascii="Symbol" w:hAnsi="Symbol" w:hint="default"/>
      </w:rPr>
    </w:lvl>
    <w:lvl w:ilvl="7" w:tplc="04090003" w:tentative="1">
      <w:start w:val="1"/>
      <w:numFmt w:val="bullet"/>
      <w:lvlText w:val="o"/>
      <w:lvlJc w:val="left"/>
      <w:pPr>
        <w:tabs>
          <w:tab w:val="num" w:pos="7385"/>
        </w:tabs>
        <w:ind w:left="7385" w:hanging="360"/>
      </w:pPr>
      <w:rPr>
        <w:rFonts w:ascii="Courier New" w:hAnsi="Courier New" w:cs="Courier New" w:hint="default"/>
      </w:rPr>
    </w:lvl>
    <w:lvl w:ilvl="8" w:tplc="04090005" w:tentative="1">
      <w:start w:val="1"/>
      <w:numFmt w:val="bullet"/>
      <w:lvlText w:val=""/>
      <w:lvlJc w:val="left"/>
      <w:pPr>
        <w:tabs>
          <w:tab w:val="num" w:pos="8105"/>
        </w:tabs>
        <w:ind w:left="8105" w:hanging="360"/>
      </w:pPr>
      <w:rPr>
        <w:rFonts w:ascii="Wingdings" w:hAnsi="Wingdings" w:hint="default"/>
      </w:rPr>
    </w:lvl>
  </w:abstractNum>
  <w:abstractNum w:abstractNumId="28" w15:restartNumberingAfterBreak="0">
    <w:nsid w:val="751F6B02"/>
    <w:multiLevelType w:val="hybridMultilevel"/>
    <w:tmpl w:val="D4E263BA"/>
    <w:lvl w:ilvl="0" w:tplc="CF522BF2">
      <w:numFmt w:val="bullet"/>
      <w:lvlText w:val="-"/>
      <w:lvlJc w:val="left"/>
      <w:pPr>
        <w:ind w:left="2705" w:hanging="360"/>
      </w:pPr>
      <w:rPr>
        <w:rFonts w:ascii="Lucida Til Sans VL" w:eastAsia="Times New Roman" w:hAnsi="Lucida Til Sans VL" w:cs="Times New Roman" w:hint="default"/>
        <w:sz w:val="17"/>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29" w15:restartNumberingAfterBreak="0">
    <w:nsid w:val="78BF0754"/>
    <w:multiLevelType w:val="hybridMultilevel"/>
    <w:tmpl w:val="E38AD39A"/>
    <w:lvl w:ilvl="0" w:tplc="04130001">
      <w:start w:val="1"/>
      <w:numFmt w:val="bullet"/>
      <w:lvlText w:val=""/>
      <w:lvlJc w:val="left"/>
      <w:pPr>
        <w:ind w:left="2421" w:hanging="360"/>
      </w:pPr>
      <w:rPr>
        <w:rFonts w:ascii="Symbol" w:hAnsi="Symbol" w:hint="default"/>
      </w:rPr>
    </w:lvl>
    <w:lvl w:ilvl="1" w:tplc="04130003" w:tentative="1">
      <w:start w:val="1"/>
      <w:numFmt w:val="bullet"/>
      <w:lvlText w:val="o"/>
      <w:lvlJc w:val="left"/>
      <w:pPr>
        <w:ind w:left="3141" w:hanging="360"/>
      </w:pPr>
      <w:rPr>
        <w:rFonts w:ascii="Courier New" w:hAnsi="Courier New" w:cs="Courier New" w:hint="default"/>
      </w:rPr>
    </w:lvl>
    <w:lvl w:ilvl="2" w:tplc="04130005" w:tentative="1">
      <w:start w:val="1"/>
      <w:numFmt w:val="bullet"/>
      <w:lvlText w:val=""/>
      <w:lvlJc w:val="left"/>
      <w:pPr>
        <w:ind w:left="3861" w:hanging="360"/>
      </w:pPr>
      <w:rPr>
        <w:rFonts w:ascii="Wingdings" w:hAnsi="Wingdings" w:hint="default"/>
      </w:rPr>
    </w:lvl>
    <w:lvl w:ilvl="3" w:tplc="04130001" w:tentative="1">
      <w:start w:val="1"/>
      <w:numFmt w:val="bullet"/>
      <w:lvlText w:val=""/>
      <w:lvlJc w:val="left"/>
      <w:pPr>
        <w:ind w:left="4581" w:hanging="360"/>
      </w:pPr>
      <w:rPr>
        <w:rFonts w:ascii="Symbol" w:hAnsi="Symbol" w:hint="default"/>
      </w:rPr>
    </w:lvl>
    <w:lvl w:ilvl="4" w:tplc="04130003" w:tentative="1">
      <w:start w:val="1"/>
      <w:numFmt w:val="bullet"/>
      <w:lvlText w:val="o"/>
      <w:lvlJc w:val="left"/>
      <w:pPr>
        <w:ind w:left="5301" w:hanging="360"/>
      </w:pPr>
      <w:rPr>
        <w:rFonts w:ascii="Courier New" w:hAnsi="Courier New" w:cs="Courier New" w:hint="default"/>
      </w:rPr>
    </w:lvl>
    <w:lvl w:ilvl="5" w:tplc="04130005" w:tentative="1">
      <w:start w:val="1"/>
      <w:numFmt w:val="bullet"/>
      <w:lvlText w:val=""/>
      <w:lvlJc w:val="left"/>
      <w:pPr>
        <w:ind w:left="6021" w:hanging="360"/>
      </w:pPr>
      <w:rPr>
        <w:rFonts w:ascii="Wingdings" w:hAnsi="Wingdings" w:hint="default"/>
      </w:rPr>
    </w:lvl>
    <w:lvl w:ilvl="6" w:tplc="04130001" w:tentative="1">
      <w:start w:val="1"/>
      <w:numFmt w:val="bullet"/>
      <w:lvlText w:val=""/>
      <w:lvlJc w:val="left"/>
      <w:pPr>
        <w:ind w:left="6741" w:hanging="360"/>
      </w:pPr>
      <w:rPr>
        <w:rFonts w:ascii="Symbol" w:hAnsi="Symbol" w:hint="default"/>
      </w:rPr>
    </w:lvl>
    <w:lvl w:ilvl="7" w:tplc="04130003" w:tentative="1">
      <w:start w:val="1"/>
      <w:numFmt w:val="bullet"/>
      <w:lvlText w:val="o"/>
      <w:lvlJc w:val="left"/>
      <w:pPr>
        <w:ind w:left="7461" w:hanging="360"/>
      </w:pPr>
      <w:rPr>
        <w:rFonts w:ascii="Courier New" w:hAnsi="Courier New" w:cs="Courier New" w:hint="default"/>
      </w:rPr>
    </w:lvl>
    <w:lvl w:ilvl="8" w:tplc="04130005" w:tentative="1">
      <w:start w:val="1"/>
      <w:numFmt w:val="bullet"/>
      <w:lvlText w:val=""/>
      <w:lvlJc w:val="left"/>
      <w:pPr>
        <w:ind w:left="8181" w:hanging="360"/>
      </w:pPr>
      <w:rPr>
        <w:rFonts w:ascii="Wingdings" w:hAnsi="Wingdings" w:hint="default"/>
      </w:rPr>
    </w:lvl>
  </w:abstractNum>
  <w:abstractNum w:abstractNumId="30" w15:restartNumberingAfterBreak="0">
    <w:nsid w:val="7A9326AA"/>
    <w:multiLevelType w:val="hybridMultilevel"/>
    <w:tmpl w:val="21FABA90"/>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31" w15:restartNumberingAfterBreak="0">
    <w:nsid w:val="7DC53996"/>
    <w:multiLevelType w:val="multilevel"/>
    <w:tmpl w:val="A8DA59CC"/>
    <w:lvl w:ilvl="0">
      <w:start w:val="1"/>
      <w:numFmt w:val="upperLetter"/>
      <w:pStyle w:val="Kopbijlage"/>
      <w:lvlText w:val="Bijlage %1"/>
      <w:lvlJc w:val="left"/>
      <w:pPr>
        <w:tabs>
          <w:tab w:val="num" w:pos="-1319"/>
        </w:tabs>
        <w:ind w:left="-2759" w:hanging="360"/>
      </w:pPr>
      <w:rPr>
        <w:rFonts w:hint="default"/>
      </w:rPr>
    </w:lvl>
    <w:lvl w:ilvl="1">
      <w:start w:val="1"/>
      <w:numFmt w:val="decimal"/>
      <w:pStyle w:val="Kopbijlage"/>
      <w:lvlText w:val="%1.%2"/>
      <w:lvlJc w:val="left"/>
      <w:pPr>
        <w:tabs>
          <w:tab w:val="num" w:pos="709"/>
        </w:tabs>
        <w:ind w:left="709" w:hanging="709"/>
      </w:pPr>
      <w:rPr>
        <w:rFonts w:hint="default"/>
      </w:rPr>
    </w:lvl>
    <w:lvl w:ilvl="2">
      <w:start w:val="1"/>
      <w:numFmt w:val="decimal"/>
      <w:pStyle w:val="BijlageKop2"/>
      <w:lvlText w:val="%1.%2.%3"/>
      <w:lvlJc w:val="left"/>
      <w:pPr>
        <w:tabs>
          <w:tab w:val="num" w:pos="1080"/>
        </w:tabs>
        <w:ind w:left="709" w:hanging="709"/>
      </w:pPr>
      <w:rPr>
        <w:rFonts w:hint="default"/>
      </w:rPr>
    </w:lvl>
    <w:lvl w:ilvl="3">
      <w:start w:val="1"/>
      <w:numFmt w:val="decimal"/>
      <w:lvlText w:val="(%4)"/>
      <w:lvlJc w:val="left"/>
      <w:pPr>
        <w:tabs>
          <w:tab w:val="num" w:pos="-1319"/>
        </w:tabs>
        <w:ind w:left="-1679" w:hanging="360"/>
      </w:pPr>
      <w:rPr>
        <w:rFonts w:hint="default"/>
      </w:rPr>
    </w:lvl>
    <w:lvl w:ilvl="4">
      <w:start w:val="1"/>
      <w:numFmt w:val="lowerLetter"/>
      <w:lvlText w:val="(%5)"/>
      <w:lvlJc w:val="left"/>
      <w:pPr>
        <w:tabs>
          <w:tab w:val="num" w:pos="-1319"/>
        </w:tabs>
        <w:ind w:left="-1319" w:hanging="360"/>
      </w:pPr>
      <w:rPr>
        <w:rFonts w:hint="default"/>
      </w:rPr>
    </w:lvl>
    <w:lvl w:ilvl="5">
      <w:start w:val="1"/>
      <w:numFmt w:val="lowerRoman"/>
      <w:lvlText w:val="(%6)"/>
      <w:lvlJc w:val="left"/>
      <w:pPr>
        <w:tabs>
          <w:tab w:val="num" w:pos="-959"/>
        </w:tabs>
        <w:ind w:left="-959" w:hanging="360"/>
      </w:pPr>
      <w:rPr>
        <w:rFonts w:hint="default"/>
      </w:rPr>
    </w:lvl>
    <w:lvl w:ilvl="6">
      <w:start w:val="1"/>
      <w:numFmt w:val="decimal"/>
      <w:lvlText w:val="%7."/>
      <w:lvlJc w:val="left"/>
      <w:pPr>
        <w:tabs>
          <w:tab w:val="num" w:pos="-599"/>
        </w:tabs>
        <w:ind w:left="-599" w:hanging="360"/>
      </w:pPr>
      <w:rPr>
        <w:rFonts w:hint="default"/>
      </w:rPr>
    </w:lvl>
    <w:lvl w:ilvl="7">
      <w:start w:val="1"/>
      <w:numFmt w:val="lowerLetter"/>
      <w:lvlText w:val="%8."/>
      <w:lvlJc w:val="left"/>
      <w:pPr>
        <w:tabs>
          <w:tab w:val="num" w:pos="-239"/>
        </w:tabs>
        <w:ind w:left="-239" w:hanging="360"/>
      </w:pPr>
      <w:rPr>
        <w:rFonts w:hint="default"/>
      </w:rPr>
    </w:lvl>
    <w:lvl w:ilvl="8">
      <w:start w:val="1"/>
      <w:numFmt w:val="lowerRoman"/>
      <w:lvlText w:val="%9."/>
      <w:lvlJc w:val="left"/>
      <w:pPr>
        <w:tabs>
          <w:tab w:val="num" w:pos="121"/>
        </w:tabs>
        <w:ind w:left="121" w:hanging="360"/>
      </w:pPr>
      <w:rPr>
        <w:rFonts w:hint="default"/>
      </w:rPr>
    </w:lvl>
  </w:abstractNum>
  <w:num w:numId="1" w16cid:durableId="671370235">
    <w:abstractNumId w:val="19"/>
  </w:num>
  <w:num w:numId="2" w16cid:durableId="397093974">
    <w:abstractNumId w:val="16"/>
  </w:num>
  <w:num w:numId="3" w16cid:durableId="844707391">
    <w:abstractNumId w:val="7"/>
  </w:num>
  <w:num w:numId="4" w16cid:durableId="1602302988">
    <w:abstractNumId w:val="0"/>
  </w:num>
  <w:num w:numId="5" w16cid:durableId="957948009">
    <w:abstractNumId w:val="31"/>
  </w:num>
  <w:num w:numId="6" w16cid:durableId="1508714143">
    <w:abstractNumId w:val="20"/>
  </w:num>
  <w:num w:numId="7" w16cid:durableId="1791627635">
    <w:abstractNumId w:val="27"/>
  </w:num>
  <w:num w:numId="8" w16cid:durableId="1313756280">
    <w:abstractNumId w:val="25"/>
  </w:num>
  <w:num w:numId="9" w16cid:durableId="149446170">
    <w:abstractNumId w:val="17"/>
  </w:num>
  <w:num w:numId="10" w16cid:durableId="397022854">
    <w:abstractNumId w:val="22"/>
  </w:num>
  <w:num w:numId="11" w16cid:durableId="1299990196">
    <w:abstractNumId w:val="24"/>
  </w:num>
  <w:num w:numId="12" w16cid:durableId="393699960">
    <w:abstractNumId w:val="1"/>
  </w:num>
  <w:num w:numId="13" w16cid:durableId="1180124596">
    <w:abstractNumId w:val="28"/>
  </w:num>
  <w:num w:numId="14" w16cid:durableId="7536253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171974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98508757">
    <w:abstractNumId w:val="18"/>
  </w:num>
  <w:num w:numId="17" w16cid:durableId="1340430203">
    <w:abstractNumId w:val="12"/>
  </w:num>
  <w:num w:numId="18" w16cid:durableId="253906601">
    <w:abstractNumId w:val="3"/>
  </w:num>
  <w:num w:numId="19" w16cid:durableId="1369833756">
    <w:abstractNumId w:val="9"/>
  </w:num>
  <w:num w:numId="20" w16cid:durableId="1581596696">
    <w:abstractNumId w:val="14"/>
  </w:num>
  <w:num w:numId="21" w16cid:durableId="611744723">
    <w:abstractNumId w:val="4"/>
  </w:num>
  <w:num w:numId="22" w16cid:durableId="1903248021">
    <w:abstractNumId w:val="8"/>
  </w:num>
  <w:num w:numId="23" w16cid:durableId="1631789666">
    <w:abstractNumId w:val="26"/>
  </w:num>
  <w:num w:numId="24" w16cid:durableId="1935236777">
    <w:abstractNumId w:val="2"/>
  </w:num>
  <w:num w:numId="25" w16cid:durableId="1001735269">
    <w:abstractNumId w:val="10"/>
  </w:num>
  <w:num w:numId="26" w16cid:durableId="685908976">
    <w:abstractNumId w:val="6"/>
  </w:num>
  <w:num w:numId="27" w16cid:durableId="1658459508">
    <w:abstractNumId w:val="30"/>
  </w:num>
  <w:num w:numId="28" w16cid:durableId="212080608">
    <w:abstractNumId w:val="15"/>
  </w:num>
  <w:num w:numId="29" w16cid:durableId="1833373174">
    <w:abstractNumId w:val="21"/>
  </w:num>
  <w:num w:numId="30" w16cid:durableId="1547255818">
    <w:abstractNumId w:val="11"/>
  </w:num>
  <w:num w:numId="31" w16cid:durableId="737896920">
    <w:abstractNumId w:val="2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JABLOONID" w:val="HEIDEMIJ"/>
  </w:docVars>
  <w:rsids>
    <w:rsidRoot w:val="00B8045D"/>
    <w:rsid w:val="00000F1E"/>
    <w:rsid w:val="0000181F"/>
    <w:rsid w:val="00001989"/>
    <w:rsid w:val="00001AC6"/>
    <w:rsid w:val="00002298"/>
    <w:rsid w:val="000024C0"/>
    <w:rsid w:val="00002984"/>
    <w:rsid w:val="000045D0"/>
    <w:rsid w:val="000048EE"/>
    <w:rsid w:val="00004FD6"/>
    <w:rsid w:val="00006420"/>
    <w:rsid w:val="00006C74"/>
    <w:rsid w:val="00006FD7"/>
    <w:rsid w:val="00010E51"/>
    <w:rsid w:val="00011981"/>
    <w:rsid w:val="00011A4B"/>
    <w:rsid w:val="000130A0"/>
    <w:rsid w:val="000206EA"/>
    <w:rsid w:val="00021222"/>
    <w:rsid w:val="00021F7C"/>
    <w:rsid w:val="00022AE0"/>
    <w:rsid w:val="0002399C"/>
    <w:rsid w:val="00025129"/>
    <w:rsid w:val="00027CF9"/>
    <w:rsid w:val="00030607"/>
    <w:rsid w:val="00030C1D"/>
    <w:rsid w:val="00031DD0"/>
    <w:rsid w:val="0003251D"/>
    <w:rsid w:val="000325F2"/>
    <w:rsid w:val="00032D7A"/>
    <w:rsid w:val="00032DBF"/>
    <w:rsid w:val="00033E8D"/>
    <w:rsid w:val="000366AA"/>
    <w:rsid w:val="00036FE1"/>
    <w:rsid w:val="000370E7"/>
    <w:rsid w:val="00037A59"/>
    <w:rsid w:val="0004075A"/>
    <w:rsid w:val="00042B95"/>
    <w:rsid w:val="00043109"/>
    <w:rsid w:val="00043F23"/>
    <w:rsid w:val="00047338"/>
    <w:rsid w:val="00050E1E"/>
    <w:rsid w:val="00052E6B"/>
    <w:rsid w:val="0005344F"/>
    <w:rsid w:val="00053F1D"/>
    <w:rsid w:val="00054081"/>
    <w:rsid w:val="0005416D"/>
    <w:rsid w:val="00054621"/>
    <w:rsid w:val="000559E1"/>
    <w:rsid w:val="00055B63"/>
    <w:rsid w:val="000561C8"/>
    <w:rsid w:val="000564B1"/>
    <w:rsid w:val="00056CE0"/>
    <w:rsid w:val="00056D7F"/>
    <w:rsid w:val="00057A41"/>
    <w:rsid w:val="00061527"/>
    <w:rsid w:val="000619F2"/>
    <w:rsid w:val="00061DBD"/>
    <w:rsid w:val="0006326B"/>
    <w:rsid w:val="000632F7"/>
    <w:rsid w:val="000633A5"/>
    <w:rsid w:val="00065912"/>
    <w:rsid w:val="00065D6F"/>
    <w:rsid w:val="00066565"/>
    <w:rsid w:val="0006752B"/>
    <w:rsid w:val="0006778E"/>
    <w:rsid w:val="00067ADC"/>
    <w:rsid w:val="00067F52"/>
    <w:rsid w:val="000731BE"/>
    <w:rsid w:val="00073250"/>
    <w:rsid w:val="000739D5"/>
    <w:rsid w:val="00074C80"/>
    <w:rsid w:val="000755B4"/>
    <w:rsid w:val="00075EBB"/>
    <w:rsid w:val="00075F2F"/>
    <w:rsid w:val="00081F5A"/>
    <w:rsid w:val="000827E7"/>
    <w:rsid w:val="00083A4E"/>
    <w:rsid w:val="00083CFD"/>
    <w:rsid w:val="00084255"/>
    <w:rsid w:val="00085491"/>
    <w:rsid w:val="00085934"/>
    <w:rsid w:val="00086572"/>
    <w:rsid w:val="0008690C"/>
    <w:rsid w:val="00092419"/>
    <w:rsid w:val="00093ADA"/>
    <w:rsid w:val="00093C56"/>
    <w:rsid w:val="000950B7"/>
    <w:rsid w:val="00096850"/>
    <w:rsid w:val="00096CFF"/>
    <w:rsid w:val="00097912"/>
    <w:rsid w:val="000A0B34"/>
    <w:rsid w:val="000A11C2"/>
    <w:rsid w:val="000A1B43"/>
    <w:rsid w:val="000A2AEE"/>
    <w:rsid w:val="000A5295"/>
    <w:rsid w:val="000A52A2"/>
    <w:rsid w:val="000A6ADA"/>
    <w:rsid w:val="000A792C"/>
    <w:rsid w:val="000B0C85"/>
    <w:rsid w:val="000B13DF"/>
    <w:rsid w:val="000B14CA"/>
    <w:rsid w:val="000B151B"/>
    <w:rsid w:val="000B1E16"/>
    <w:rsid w:val="000B1E30"/>
    <w:rsid w:val="000B28C1"/>
    <w:rsid w:val="000B3235"/>
    <w:rsid w:val="000B4221"/>
    <w:rsid w:val="000B46A8"/>
    <w:rsid w:val="000B519F"/>
    <w:rsid w:val="000B55F0"/>
    <w:rsid w:val="000C16DB"/>
    <w:rsid w:val="000C2595"/>
    <w:rsid w:val="000C3ACB"/>
    <w:rsid w:val="000C45C3"/>
    <w:rsid w:val="000C471A"/>
    <w:rsid w:val="000C4B69"/>
    <w:rsid w:val="000C4F73"/>
    <w:rsid w:val="000C56EB"/>
    <w:rsid w:val="000C5DBC"/>
    <w:rsid w:val="000C6532"/>
    <w:rsid w:val="000C71AD"/>
    <w:rsid w:val="000D1CA4"/>
    <w:rsid w:val="000D2E89"/>
    <w:rsid w:val="000D438B"/>
    <w:rsid w:val="000D5335"/>
    <w:rsid w:val="000D6F4B"/>
    <w:rsid w:val="000E0C96"/>
    <w:rsid w:val="000E1372"/>
    <w:rsid w:val="000E31BB"/>
    <w:rsid w:val="000E35FA"/>
    <w:rsid w:val="000E4D60"/>
    <w:rsid w:val="000F05CB"/>
    <w:rsid w:val="000F0F9E"/>
    <w:rsid w:val="000F169D"/>
    <w:rsid w:val="000F1D84"/>
    <w:rsid w:val="000F26FD"/>
    <w:rsid w:val="000F38DC"/>
    <w:rsid w:val="000F54FD"/>
    <w:rsid w:val="000F728A"/>
    <w:rsid w:val="00101C5C"/>
    <w:rsid w:val="00102B9A"/>
    <w:rsid w:val="00102DD8"/>
    <w:rsid w:val="00102E8E"/>
    <w:rsid w:val="00104BCC"/>
    <w:rsid w:val="0010538D"/>
    <w:rsid w:val="001074A6"/>
    <w:rsid w:val="00107D23"/>
    <w:rsid w:val="00110625"/>
    <w:rsid w:val="001111BC"/>
    <w:rsid w:val="001114B7"/>
    <w:rsid w:val="001116E2"/>
    <w:rsid w:val="0011227D"/>
    <w:rsid w:val="00113885"/>
    <w:rsid w:val="00114318"/>
    <w:rsid w:val="001145B7"/>
    <w:rsid w:val="001204B5"/>
    <w:rsid w:val="00120F66"/>
    <w:rsid w:val="00121286"/>
    <w:rsid w:val="00123374"/>
    <w:rsid w:val="001239F2"/>
    <w:rsid w:val="00124F3B"/>
    <w:rsid w:val="00125039"/>
    <w:rsid w:val="00126822"/>
    <w:rsid w:val="00126DAD"/>
    <w:rsid w:val="00127B0C"/>
    <w:rsid w:val="00127D83"/>
    <w:rsid w:val="00130BBB"/>
    <w:rsid w:val="00130C4E"/>
    <w:rsid w:val="0013100A"/>
    <w:rsid w:val="00133326"/>
    <w:rsid w:val="00133DC0"/>
    <w:rsid w:val="00134336"/>
    <w:rsid w:val="0013435C"/>
    <w:rsid w:val="00134645"/>
    <w:rsid w:val="00134C13"/>
    <w:rsid w:val="001352A5"/>
    <w:rsid w:val="001356D6"/>
    <w:rsid w:val="00140A07"/>
    <w:rsid w:val="00140AFD"/>
    <w:rsid w:val="00140EB3"/>
    <w:rsid w:val="00141C9B"/>
    <w:rsid w:val="00142FCB"/>
    <w:rsid w:val="00143648"/>
    <w:rsid w:val="00144F5C"/>
    <w:rsid w:val="00150551"/>
    <w:rsid w:val="00151138"/>
    <w:rsid w:val="00152700"/>
    <w:rsid w:val="00155227"/>
    <w:rsid w:val="001602C7"/>
    <w:rsid w:val="00160D56"/>
    <w:rsid w:val="00161367"/>
    <w:rsid w:val="001656EE"/>
    <w:rsid w:val="001674DD"/>
    <w:rsid w:val="00170A93"/>
    <w:rsid w:val="00170C81"/>
    <w:rsid w:val="001713B4"/>
    <w:rsid w:val="001718F7"/>
    <w:rsid w:val="00173571"/>
    <w:rsid w:val="00173E55"/>
    <w:rsid w:val="00177D11"/>
    <w:rsid w:val="00180409"/>
    <w:rsid w:val="001810FE"/>
    <w:rsid w:val="00181A41"/>
    <w:rsid w:val="00181E8B"/>
    <w:rsid w:val="00183088"/>
    <w:rsid w:val="00183673"/>
    <w:rsid w:val="001840C3"/>
    <w:rsid w:val="0018617F"/>
    <w:rsid w:val="001871E4"/>
    <w:rsid w:val="0018739F"/>
    <w:rsid w:val="0019053D"/>
    <w:rsid w:val="00190D36"/>
    <w:rsid w:val="00193785"/>
    <w:rsid w:val="00195472"/>
    <w:rsid w:val="001A221D"/>
    <w:rsid w:val="001A2539"/>
    <w:rsid w:val="001A2A97"/>
    <w:rsid w:val="001A3B5E"/>
    <w:rsid w:val="001A4102"/>
    <w:rsid w:val="001A54BD"/>
    <w:rsid w:val="001A7662"/>
    <w:rsid w:val="001A7AD4"/>
    <w:rsid w:val="001A7D46"/>
    <w:rsid w:val="001A7ED5"/>
    <w:rsid w:val="001A7FAD"/>
    <w:rsid w:val="001B0E00"/>
    <w:rsid w:val="001B33E5"/>
    <w:rsid w:val="001B3CDB"/>
    <w:rsid w:val="001B412D"/>
    <w:rsid w:val="001B4499"/>
    <w:rsid w:val="001B4699"/>
    <w:rsid w:val="001C173C"/>
    <w:rsid w:val="001C3080"/>
    <w:rsid w:val="001C315D"/>
    <w:rsid w:val="001C31A0"/>
    <w:rsid w:val="001C39BC"/>
    <w:rsid w:val="001C3B36"/>
    <w:rsid w:val="001C445E"/>
    <w:rsid w:val="001C5757"/>
    <w:rsid w:val="001C6122"/>
    <w:rsid w:val="001C6419"/>
    <w:rsid w:val="001C7441"/>
    <w:rsid w:val="001D1A80"/>
    <w:rsid w:val="001D2D67"/>
    <w:rsid w:val="001D2DE3"/>
    <w:rsid w:val="001D4519"/>
    <w:rsid w:val="001D503A"/>
    <w:rsid w:val="001D6115"/>
    <w:rsid w:val="001E1E72"/>
    <w:rsid w:val="001E24F0"/>
    <w:rsid w:val="001E2E3F"/>
    <w:rsid w:val="001E3C3F"/>
    <w:rsid w:val="001E4475"/>
    <w:rsid w:val="001E48D1"/>
    <w:rsid w:val="001E56E5"/>
    <w:rsid w:val="001E6875"/>
    <w:rsid w:val="001E6A49"/>
    <w:rsid w:val="001E7896"/>
    <w:rsid w:val="001F0332"/>
    <w:rsid w:val="001F06E1"/>
    <w:rsid w:val="001F2334"/>
    <w:rsid w:val="001F42CD"/>
    <w:rsid w:val="001F4315"/>
    <w:rsid w:val="001F4DD3"/>
    <w:rsid w:val="001F5034"/>
    <w:rsid w:val="001F7CFD"/>
    <w:rsid w:val="002017ED"/>
    <w:rsid w:val="00203603"/>
    <w:rsid w:val="00203F40"/>
    <w:rsid w:val="00205120"/>
    <w:rsid w:val="0020525D"/>
    <w:rsid w:val="002058E1"/>
    <w:rsid w:val="00205BDC"/>
    <w:rsid w:val="00205DA6"/>
    <w:rsid w:val="002069B4"/>
    <w:rsid w:val="00206B8D"/>
    <w:rsid w:val="00206FD9"/>
    <w:rsid w:val="002101A6"/>
    <w:rsid w:val="002107D2"/>
    <w:rsid w:val="00211680"/>
    <w:rsid w:val="00211FFE"/>
    <w:rsid w:val="00212386"/>
    <w:rsid w:val="002127B0"/>
    <w:rsid w:val="002130E0"/>
    <w:rsid w:val="00213347"/>
    <w:rsid w:val="00213799"/>
    <w:rsid w:val="00213A78"/>
    <w:rsid w:val="002144FA"/>
    <w:rsid w:val="00215C10"/>
    <w:rsid w:val="00217A8E"/>
    <w:rsid w:val="00220669"/>
    <w:rsid w:val="002219A5"/>
    <w:rsid w:val="00221D0E"/>
    <w:rsid w:val="00223199"/>
    <w:rsid w:val="00224FE3"/>
    <w:rsid w:val="0022546A"/>
    <w:rsid w:val="0022550B"/>
    <w:rsid w:val="00226571"/>
    <w:rsid w:val="0023041A"/>
    <w:rsid w:val="00232742"/>
    <w:rsid w:val="00232898"/>
    <w:rsid w:val="00233F01"/>
    <w:rsid w:val="0023473E"/>
    <w:rsid w:val="00235818"/>
    <w:rsid w:val="00236332"/>
    <w:rsid w:val="002404F0"/>
    <w:rsid w:val="0024100A"/>
    <w:rsid w:val="00241383"/>
    <w:rsid w:val="002415F1"/>
    <w:rsid w:val="002421C2"/>
    <w:rsid w:val="002425D8"/>
    <w:rsid w:val="002425E8"/>
    <w:rsid w:val="00243507"/>
    <w:rsid w:val="00243B0B"/>
    <w:rsid w:val="002442BE"/>
    <w:rsid w:val="0024434C"/>
    <w:rsid w:val="0024457A"/>
    <w:rsid w:val="00246AAF"/>
    <w:rsid w:val="00250298"/>
    <w:rsid w:val="00251954"/>
    <w:rsid w:val="00254DD4"/>
    <w:rsid w:val="00255E2E"/>
    <w:rsid w:val="002562EE"/>
    <w:rsid w:val="00260BC6"/>
    <w:rsid w:val="0026133E"/>
    <w:rsid w:val="002614B7"/>
    <w:rsid w:val="00261A03"/>
    <w:rsid w:val="002624CD"/>
    <w:rsid w:val="00264049"/>
    <w:rsid w:val="002642B5"/>
    <w:rsid w:val="0026477B"/>
    <w:rsid w:val="0026615A"/>
    <w:rsid w:val="00266F58"/>
    <w:rsid w:val="002702DF"/>
    <w:rsid w:val="00271771"/>
    <w:rsid w:val="00272690"/>
    <w:rsid w:val="0027290D"/>
    <w:rsid w:val="00272C5B"/>
    <w:rsid w:val="0027721A"/>
    <w:rsid w:val="00277329"/>
    <w:rsid w:val="00277798"/>
    <w:rsid w:val="00277885"/>
    <w:rsid w:val="002779CD"/>
    <w:rsid w:val="00281C39"/>
    <w:rsid w:val="002829C8"/>
    <w:rsid w:val="00285618"/>
    <w:rsid w:val="00285985"/>
    <w:rsid w:val="00285B4F"/>
    <w:rsid w:val="00286302"/>
    <w:rsid w:val="002902AE"/>
    <w:rsid w:val="002903BB"/>
    <w:rsid w:val="00291C9C"/>
    <w:rsid w:val="00293294"/>
    <w:rsid w:val="00295F7F"/>
    <w:rsid w:val="00296030"/>
    <w:rsid w:val="002978FE"/>
    <w:rsid w:val="002A01ED"/>
    <w:rsid w:val="002A24E3"/>
    <w:rsid w:val="002A3C5B"/>
    <w:rsid w:val="002A4E78"/>
    <w:rsid w:val="002A7448"/>
    <w:rsid w:val="002B0322"/>
    <w:rsid w:val="002B4A7F"/>
    <w:rsid w:val="002B560D"/>
    <w:rsid w:val="002B6639"/>
    <w:rsid w:val="002C0D56"/>
    <w:rsid w:val="002C1054"/>
    <w:rsid w:val="002C419E"/>
    <w:rsid w:val="002C512D"/>
    <w:rsid w:val="002C522B"/>
    <w:rsid w:val="002D0BA0"/>
    <w:rsid w:val="002D218E"/>
    <w:rsid w:val="002D29D6"/>
    <w:rsid w:val="002D2E86"/>
    <w:rsid w:val="002D4136"/>
    <w:rsid w:val="002D50E4"/>
    <w:rsid w:val="002D5CD7"/>
    <w:rsid w:val="002D5D6A"/>
    <w:rsid w:val="002D7F44"/>
    <w:rsid w:val="002E0E27"/>
    <w:rsid w:val="002E1301"/>
    <w:rsid w:val="002E159E"/>
    <w:rsid w:val="002E22B8"/>
    <w:rsid w:val="002E2D48"/>
    <w:rsid w:val="002E4604"/>
    <w:rsid w:val="002E4D1A"/>
    <w:rsid w:val="002E50D7"/>
    <w:rsid w:val="002E5D99"/>
    <w:rsid w:val="002E6EDA"/>
    <w:rsid w:val="002E7C95"/>
    <w:rsid w:val="002F00B3"/>
    <w:rsid w:val="002F0457"/>
    <w:rsid w:val="002F05F8"/>
    <w:rsid w:val="002F1BB3"/>
    <w:rsid w:val="002F2013"/>
    <w:rsid w:val="002F21FA"/>
    <w:rsid w:val="002F2619"/>
    <w:rsid w:val="002F2B27"/>
    <w:rsid w:val="002F3852"/>
    <w:rsid w:val="002F3CAF"/>
    <w:rsid w:val="002F3E18"/>
    <w:rsid w:val="002F4BD2"/>
    <w:rsid w:val="002F51C8"/>
    <w:rsid w:val="002F578F"/>
    <w:rsid w:val="002F5F37"/>
    <w:rsid w:val="002F67B6"/>
    <w:rsid w:val="002F6819"/>
    <w:rsid w:val="002F75B4"/>
    <w:rsid w:val="00300207"/>
    <w:rsid w:val="0030287C"/>
    <w:rsid w:val="0030356D"/>
    <w:rsid w:val="00303616"/>
    <w:rsid w:val="00303C18"/>
    <w:rsid w:val="00304E97"/>
    <w:rsid w:val="003056E2"/>
    <w:rsid w:val="00305F60"/>
    <w:rsid w:val="00306ED5"/>
    <w:rsid w:val="00310A2F"/>
    <w:rsid w:val="00310F7A"/>
    <w:rsid w:val="003118F2"/>
    <w:rsid w:val="003128B0"/>
    <w:rsid w:val="003134AD"/>
    <w:rsid w:val="003134C7"/>
    <w:rsid w:val="003147A6"/>
    <w:rsid w:val="00314CF2"/>
    <w:rsid w:val="00316083"/>
    <w:rsid w:val="0031647A"/>
    <w:rsid w:val="00316AEA"/>
    <w:rsid w:val="00316B50"/>
    <w:rsid w:val="00320E89"/>
    <w:rsid w:val="003218E6"/>
    <w:rsid w:val="00322924"/>
    <w:rsid w:val="00323ACA"/>
    <w:rsid w:val="00323D0E"/>
    <w:rsid w:val="003241EF"/>
    <w:rsid w:val="00325242"/>
    <w:rsid w:val="00325A83"/>
    <w:rsid w:val="00325D37"/>
    <w:rsid w:val="00325D92"/>
    <w:rsid w:val="00326398"/>
    <w:rsid w:val="003265F8"/>
    <w:rsid w:val="00326903"/>
    <w:rsid w:val="00330004"/>
    <w:rsid w:val="003310C4"/>
    <w:rsid w:val="00332BDD"/>
    <w:rsid w:val="00333553"/>
    <w:rsid w:val="00333DB9"/>
    <w:rsid w:val="00334FB5"/>
    <w:rsid w:val="00342FF9"/>
    <w:rsid w:val="0034645B"/>
    <w:rsid w:val="003467D4"/>
    <w:rsid w:val="0034696A"/>
    <w:rsid w:val="00346BDC"/>
    <w:rsid w:val="0035035B"/>
    <w:rsid w:val="00352148"/>
    <w:rsid w:val="003521B0"/>
    <w:rsid w:val="00354F46"/>
    <w:rsid w:val="00355426"/>
    <w:rsid w:val="00355616"/>
    <w:rsid w:val="0036009D"/>
    <w:rsid w:val="00362221"/>
    <w:rsid w:val="003629C0"/>
    <w:rsid w:val="00362F7D"/>
    <w:rsid w:val="0036371D"/>
    <w:rsid w:val="0036390A"/>
    <w:rsid w:val="0036399F"/>
    <w:rsid w:val="00363D2E"/>
    <w:rsid w:val="00364AE3"/>
    <w:rsid w:val="0036564F"/>
    <w:rsid w:val="00366265"/>
    <w:rsid w:val="00367760"/>
    <w:rsid w:val="0037035F"/>
    <w:rsid w:val="00371930"/>
    <w:rsid w:val="00372A13"/>
    <w:rsid w:val="00373032"/>
    <w:rsid w:val="00373DF0"/>
    <w:rsid w:val="00375ACC"/>
    <w:rsid w:val="00377264"/>
    <w:rsid w:val="00377590"/>
    <w:rsid w:val="00377B05"/>
    <w:rsid w:val="0038019F"/>
    <w:rsid w:val="003804D2"/>
    <w:rsid w:val="00380DF1"/>
    <w:rsid w:val="00381A45"/>
    <w:rsid w:val="003822B9"/>
    <w:rsid w:val="003827DF"/>
    <w:rsid w:val="00382F24"/>
    <w:rsid w:val="00384715"/>
    <w:rsid w:val="00384D0F"/>
    <w:rsid w:val="003855AB"/>
    <w:rsid w:val="00386341"/>
    <w:rsid w:val="003863A7"/>
    <w:rsid w:val="0039029D"/>
    <w:rsid w:val="00390CD1"/>
    <w:rsid w:val="00391CF9"/>
    <w:rsid w:val="00392404"/>
    <w:rsid w:val="003930F1"/>
    <w:rsid w:val="00394105"/>
    <w:rsid w:val="00394928"/>
    <w:rsid w:val="00394C64"/>
    <w:rsid w:val="00394D83"/>
    <w:rsid w:val="0039519C"/>
    <w:rsid w:val="003953F7"/>
    <w:rsid w:val="003967CA"/>
    <w:rsid w:val="00397746"/>
    <w:rsid w:val="003A431E"/>
    <w:rsid w:val="003A5344"/>
    <w:rsid w:val="003A5658"/>
    <w:rsid w:val="003A67DE"/>
    <w:rsid w:val="003A6C77"/>
    <w:rsid w:val="003B184F"/>
    <w:rsid w:val="003B18D1"/>
    <w:rsid w:val="003B430D"/>
    <w:rsid w:val="003B4BE4"/>
    <w:rsid w:val="003B5051"/>
    <w:rsid w:val="003B5A2C"/>
    <w:rsid w:val="003B6BC2"/>
    <w:rsid w:val="003B6C89"/>
    <w:rsid w:val="003C044B"/>
    <w:rsid w:val="003C0494"/>
    <w:rsid w:val="003C09BE"/>
    <w:rsid w:val="003C0BB0"/>
    <w:rsid w:val="003C0D53"/>
    <w:rsid w:val="003C0DE4"/>
    <w:rsid w:val="003C1514"/>
    <w:rsid w:val="003C157B"/>
    <w:rsid w:val="003C1DE0"/>
    <w:rsid w:val="003C25F4"/>
    <w:rsid w:val="003C2941"/>
    <w:rsid w:val="003C2D7C"/>
    <w:rsid w:val="003C3434"/>
    <w:rsid w:val="003C3673"/>
    <w:rsid w:val="003C60CC"/>
    <w:rsid w:val="003C6840"/>
    <w:rsid w:val="003C6AD2"/>
    <w:rsid w:val="003C6F16"/>
    <w:rsid w:val="003C7165"/>
    <w:rsid w:val="003D12F2"/>
    <w:rsid w:val="003D2E86"/>
    <w:rsid w:val="003D34A7"/>
    <w:rsid w:val="003D67F3"/>
    <w:rsid w:val="003D76F0"/>
    <w:rsid w:val="003D774A"/>
    <w:rsid w:val="003E2290"/>
    <w:rsid w:val="003E45B9"/>
    <w:rsid w:val="003E58EA"/>
    <w:rsid w:val="003E5A2D"/>
    <w:rsid w:val="003E6BBA"/>
    <w:rsid w:val="003E7142"/>
    <w:rsid w:val="003E726D"/>
    <w:rsid w:val="003E76B9"/>
    <w:rsid w:val="003F24DC"/>
    <w:rsid w:val="003F265C"/>
    <w:rsid w:val="003F2932"/>
    <w:rsid w:val="003F3242"/>
    <w:rsid w:val="003F3692"/>
    <w:rsid w:val="003F3CD5"/>
    <w:rsid w:val="003F3E74"/>
    <w:rsid w:val="003F51D5"/>
    <w:rsid w:val="003F6964"/>
    <w:rsid w:val="003F7EA1"/>
    <w:rsid w:val="003F7FAA"/>
    <w:rsid w:val="004007EE"/>
    <w:rsid w:val="004034C2"/>
    <w:rsid w:val="004047F9"/>
    <w:rsid w:val="0040556F"/>
    <w:rsid w:val="00406C0E"/>
    <w:rsid w:val="004070F0"/>
    <w:rsid w:val="00407514"/>
    <w:rsid w:val="00410DCA"/>
    <w:rsid w:val="00412135"/>
    <w:rsid w:val="00413C66"/>
    <w:rsid w:val="00415E48"/>
    <w:rsid w:val="00416994"/>
    <w:rsid w:val="00421405"/>
    <w:rsid w:val="004249D8"/>
    <w:rsid w:val="00424E06"/>
    <w:rsid w:val="00424F5F"/>
    <w:rsid w:val="00425691"/>
    <w:rsid w:val="00425C75"/>
    <w:rsid w:val="00430D23"/>
    <w:rsid w:val="00431249"/>
    <w:rsid w:val="00431454"/>
    <w:rsid w:val="004318B8"/>
    <w:rsid w:val="00431CF4"/>
    <w:rsid w:val="00433106"/>
    <w:rsid w:val="00434892"/>
    <w:rsid w:val="004354CD"/>
    <w:rsid w:val="0043657C"/>
    <w:rsid w:val="00436814"/>
    <w:rsid w:val="00437105"/>
    <w:rsid w:val="004375E5"/>
    <w:rsid w:val="00440492"/>
    <w:rsid w:val="00440F7E"/>
    <w:rsid w:val="004413C7"/>
    <w:rsid w:val="00443CBC"/>
    <w:rsid w:val="004445EC"/>
    <w:rsid w:val="0044605A"/>
    <w:rsid w:val="00446CAD"/>
    <w:rsid w:val="0044797C"/>
    <w:rsid w:val="00450E6C"/>
    <w:rsid w:val="004510E6"/>
    <w:rsid w:val="00451197"/>
    <w:rsid w:val="00451DF3"/>
    <w:rsid w:val="00454ACD"/>
    <w:rsid w:val="00455A82"/>
    <w:rsid w:val="0045760E"/>
    <w:rsid w:val="00457F67"/>
    <w:rsid w:val="00462FD7"/>
    <w:rsid w:val="00464BE8"/>
    <w:rsid w:val="00465415"/>
    <w:rsid w:val="004661E2"/>
    <w:rsid w:val="004672AF"/>
    <w:rsid w:val="0047091F"/>
    <w:rsid w:val="00470FE5"/>
    <w:rsid w:val="0047180E"/>
    <w:rsid w:val="00472747"/>
    <w:rsid w:val="00473CBC"/>
    <w:rsid w:val="004741B0"/>
    <w:rsid w:val="0047438B"/>
    <w:rsid w:val="00474491"/>
    <w:rsid w:val="00474613"/>
    <w:rsid w:val="00476D4C"/>
    <w:rsid w:val="00477544"/>
    <w:rsid w:val="004778D9"/>
    <w:rsid w:val="00480E20"/>
    <w:rsid w:val="004817AD"/>
    <w:rsid w:val="00481C72"/>
    <w:rsid w:val="00482077"/>
    <w:rsid w:val="00482797"/>
    <w:rsid w:val="004834E8"/>
    <w:rsid w:val="00483844"/>
    <w:rsid w:val="00484F3D"/>
    <w:rsid w:val="004853D9"/>
    <w:rsid w:val="00485E57"/>
    <w:rsid w:val="00487B18"/>
    <w:rsid w:val="00490733"/>
    <w:rsid w:val="00491447"/>
    <w:rsid w:val="00492C75"/>
    <w:rsid w:val="00493ABB"/>
    <w:rsid w:val="00495D89"/>
    <w:rsid w:val="004A0CFF"/>
    <w:rsid w:val="004A1A67"/>
    <w:rsid w:val="004A2554"/>
    <w:rsid w:val="004A2BBF"/>
    <w:rsid w:val="004A3545"/>
    <w:rsid w:val="004A530D"/>
    <w:rsid w:val="004A646B"/>
    <w:rsid w:val="004A6DF6"/>
    <w:rsid w:val="004B0FFE"/>
    <w:rsid w:val="004B12E4"/>
    <w:rsid w:val="004B17B8"/>
    <w:rsid w:val="004B19A0"/>
    <w:rsid w:val="004B208C"/>
    <w:rsid w:val="004B301A"/>
    <w:rsid w:val="004B345E"/>
    <w:rsid w:val="004B3DB0"/>
    <w:rsid w:val="004B3E79"/>
    <w:rsid w:val="004B5446"/>
    <w:rsid w:val="004B5E70"/>
    <w:rsid w:val="004B6738"/>
    <w:rsid w:val="004B6760"/>
    <w:rsid w:val="004B7944"/>
    <w:rsid w:val="004B7DD3"/>
    <w:rsid w:val="004C0849"/>
    <w:rsid w:val="004C1A60"/>
    <w:rsid w:val="004C2142"/>
    <w:rsid w:val="004C387C"/>
    <w:rsid w:val="004C3AF4"/>
    <w:rsid w:val="004C3CB2"/>
    <w:rsid w:val="004C3D79"/>
    <w:rsid w:val="004C45CE"/>
    <w:rsid w:val="004C4F78"/>
    <w:rsid w:val="004C5C40"/>
    <w:rsid w:val="004C7162"/>
    <w:rsid w:val="004D043D"/>
    <w:rsid w:val="004D05ED"/>
    <w:rsid w:val="004D05FB"/>
    <w:rsid w:val="004D062F"/>
    <w:rsid w:val="004D08DB"/>
    <w:rsid w:val="004D0D79"/>
    <w:rsid w:val="004D104F"/>
    <w:rsid w:val="004D1B9D"/>
    <w:rsid w:val="004D1CA3"/>
    <w:rsid w:val="004D275D"/>
    <w:rsid w:val="004D2BF0"/>
    <w:rsid w:val="004D2C4E"/>
    <w:rsid w:val="004D53FE"/>
    <w:rsid w:val="004D65DC"/>
    <w:rsid w:val="004D6ADA"/>
    <w:rsid w:val="004D6CDB"/>
    <w:rsid w:val="004D762E"/>
    <w:rsid w:val="004E3802"/>
    <w:rsid w:val="004E39DD"/>
    <w:rsid w:val="004E40ED"/>
    <w:rsid w:val="004E663E"/>
    <w:rsid w:val="004E69C7"/>
    <w:rsid w:val="004E6FB9"/>
    <w:rsid w:val="004E71AC"/>
    <w:rsid w:val="004E72EC"/>
    <w:rsid w:val="004F2371"/>
    <w:rsid w:val="004F2A41"/>
    <w:rsid w:val="004F5633"/>
    <w:rsid w:val="004F7236"/>
    <w:rsid w:val="004F7DFB"/>
    <w:rsid w:val="004F7F54"/>
    <w:rsid w:val="00501592"/>
    <w:rsid w:val="00503ECF"/>
    <w:rsid w:val="005048A5"/>
    <w:rsid w:val="005051D8"/>
    <w:rsid w:val="005052D7"/>
    <w:rsid w:val="00505763"/>
    <w:rsid w:val="005068E7"/>
    <w:rsid w:val="00506A67"/>
    <w:rsid w:val="00512870"/>
    <w:rsid w:val="00512A56"/>
    <w:rsid w:val="00512F95"/>
    <w:rsid w:val="005216FC"/>
    <w:rsid w:val="00521A27"/>
    <w:rsid w:val="00522307"/>
    <w:rsid w:val="00522D0E"/>
    <w:rsid w:val="00523ABB"/>
    <w:rsid w:val="005250CF"/>
    <w:rsid w:val="00525513"/>
    <w:rsid w:val="00525B2A"/>
    <w:rsid w:val="00525E7F"/>
    <w:rsid w:val="005260D9"/>
    <w:rsid w:val="00526C34"/>
    <w:rsid w:val="00526F0F"/>
    <w:rsid w:val="00530E5E"/>
    <w:rsid w:val="00530F95"/>
    <w:rsid w:val="00533DCB"/>
    <w:rsid w:val="005340C2"/>
    <w:rsid w:val="00534C88"/>
    <w:rsid w:val="005353B4"/>
    <w:rsid w:val="00535600"/>
    <w:rsid w:val="005362D2"/>
    <w:rsid w:val="00536931"/>
    <w:rsid w:val="00537565"/>
    <w:rsid w:val="00537E5B"/>
    <w:rsid w:val="00540DEE"/>
    <w:rsid w:val="00542188"/>
    <w:rsid w:val="00543337"/>
    <w:rsid w:val="00543CB1"/>
    <w:rsid w:val="00547FB2"/>
    <w:rsid w:val="005500D0"/>
    <w:rsid w:val="00550251"/>
    <w:rsid w:val="00551DD7"/>
    <w:rsid w:val="00552A2A"/>
    <w:rsid w:val="00552BE4"/>
    <w:rsid w:val="00552DDF"/>
    <w:rsid w:val="00555E19"/>
    <w:rsid w:val="005564F0"/>
    <w:rsid w:val="00556AEE"/>
    <w:rsid w:val="00560BA9"/>
    <w:rsid w:val="00560BB4"/>
    <w:rsid w:val="00560FC6"/>
    <w:rsid w:val="005615A1"/>
    <w:rsid w:val="0056245D"/>
    <w:rsid w:val="00562E81"/>
    <w:rsid w:val="00563799"/>
    <w:rsid w:val="005643F7"/>
    <w:rsid w:val="005654C0"/>
    <w:rsid w:val="0056692A"/>
    <w:rsid w:val="0056703F"/>
    <w:rsid w:val="0056718E"/>
    <w:rsid w:val="0057011C"/>
    <w:rsid w:val="00571DDA"/>
    <w:rsid w:val="005721C4"/>
    <w:rsid w:val="0057330C"/>
    <w:rsid w:val="005739BF"/>
    <w:rsid w:val="00574D89"/>
    <w:rsid w:val="0057526E"/>
    <w:rsid w:val="00575312"/>
    <w:rsid w:val="005800C3"/>
    <w:rsid w:val="00582778"/>
    <w:rsid w:val="005828C8"/>
    <w:rsid w:val="00584348"/>
    <w:rsid w:val="00585805"/>
    <w:rsid w:val="00585FD7"/>
    <w:rsid w:val="00587CD6"/>
    <w:rsid w:val="00587D51"/>
    <w:rsid w:val="005905BC"/>
    <w:rsid w:val="00590F5F"/>
    <w:rsid w:val="005926D1"/>
    <w:rsid w:val="00594100"/>
    <w:rsid w:val="00594E73"/>
    <w:rsid w:val="00595D33"/>
    <w:rsid w:val="005A025F"/>
    <w:rsid w:val="005A21CF"/>
    <w:rsid w:val="005A4149"/>
    <w:rsid w:val="005A691C"/>
    <w:rsid w:val="005A785C"/>
    <w:rsid w:val="005A7CCC"/>
    <w:rsid w:val="005A7E5F"/>
    <w:rsid w:val="005A7FB4"/>
    <w:rsid w:val="005B157E"/>
    <w:rsid w:val="005B29C3"/>
    <w:rsid w:val="005B2BC6"/>
    <w:rsid w:val="005B5147"/>
    <w:rsid w:val="005B5949"/>
    <w:rsid w:val="005B7B4E"/>
    <w:rsid w:val="005B7EE3"/>
    <w:rsid w:val="005C02CC"/>
    <w:rsid w:val="005C106C"/>
    <w:rsid w:val="005C1139"/>
    <w:rsid w:val="005C1DC7"/>
    <w:rsid w:val="005C6130"/>
    <w:rsid w:val="005C660E"/>
    <w:rsid w:val="005D391C"/>
    <w:rsid w:val="005D39F0"/>
    <w:rsid w:val="005D4487"/>
    <w:rsid w:val="005D5162"/>
    <w:rsid w:val="005D5BA4"/>
    <w:rsid w:val="005D678D"/>
    <w:rsid w:val="005D690D"/>
    <w:rsid w:val="005D7963"/>
    <w:rsid w:val="005D7B51"/>
    <w:rsid w:val="005E22EF"/>
    <w:rsid w:val="005E56DB"/>
    <w:rsid w:val="005E6884"/>
    <w:rsid w:val="005E7F61"/>
    <w:rsid w:val="005F0509"/>
    <w:rsid w:val="005F080B"/>
    <w:rsid w:val="005F0A1C"/>
    <w:rsid w:val="005F1A16"/>
    <w:rsid w:val="005F1F3B"/>
    <w:rsid w:val="005F535E"/>
    <w:rsid w:val="005F5485"/>
    <w:rsid w:val="005F568F"/>
    <w:rsid w:val="005F610B"/>
    <w:rsid w:val="005F6446"/>
    <w:rsid w:val="005F649B"/>
    <w:rsid w:val="005F75D0"/>
    <w:rsid w:val="00601832"/>
    <w:rsid w:val="006033E7"/>
    <w:rsid w:val="006040BB"/>
    <w:rsid w:val="006042B6"/>
    <w:rsid w:val="00605BCB"/>
    <w:rsid w:val="00606DA8"/>
    <w:rsid w:val="006108DC"/>
    <w:rsid w:val="0061165E"/>
    <w:rsid w:val="006135A3"/>
    <w:rsid w:val="0061381E"/>
    <w:rsid w:val="006145C4"/>
    <w:rsid w:val="00616553"/>
    <w:rsid w:val="00617F9E"/>
    <w:rsid w:val="006204BA"/>
    <w:rsid w:val="006217DF"/>
    <w:rsid w:val="00621FDD"/>
    <w:rsid w:val="00623C0D"/>
    <w:rsid w:val="006244BC"/>
    <w:rsid w:val="00625447"/>
    <w:rsid w:val="00626296"/>
    <w:rsid w:val="0063011D"/>
    <w:rsid w:val="00630C24"/>
    <w:rsid w:val="00630FED"/>
    <w:rsid w:val="006313CC"/>
    <w:rsid w:val="00631CD4"/>
    <w:rsid w:val="00631D9E"/>
    <w:rsid w:val="0063206A"/>
    <w:rsid w:val="0063280C"/>
    <w:rsid w:val="00635561"/>
    <w:rsid w:val="00635C3F"/>
    <w:rsid w:val="006377B1"/>
    <w:rsid w:val="006411FA"/>
    <w:rsid w:val="00642C4F"/>
    <w:rsid w:val="00643A8B"/>
    <w:rsid w:val="00643A9C"/>
    <w:rsid w:val="00643B37"/>
    <w:rsid w:val="00643DFD"/>
    <w:rsid w:val="0064450D"/>
    <w:rsid w:val="00644ABB"/>
    <w:rsid w:val="00647B54"/>
    <w:rsid w:val="00651718"/>
    <w:rsid w:val="006519BE"/>
    <w:rsid w:val="0065411B"/>
    <w:rsid w:val="006557F5"/>
    <w:rsid w:val="00657D0F"/>
    <w:rsid w:val="00660A96"/>
    <w:rsid w:val="0066223D"/>
    <w:rsid w:val="00663924"/>
    <w:rsid w:val="00664E2C"/>
    <w:rsid w:val="00665A68"/>
    <w:rsid w:val="00666243"/>
    <w:rsid w:val="006667AF"/>
    <w:rsid w:val="00670A79"/>
    <w:rsid w:val="00672197"/>
    <w:rsid w:val="006733BA"/>
    <w:rsid w:val="006740F4"/>
    <w:rsid w:val="006747A8"/>
    <w:rsid w:val="00674EEE"/>
    <w:rsid w:val="00675643"/>
    <w:rsid w:val="006757FB"/>
    <w:rsid w:val="00675C17"/>
    <w:rsid w:val="006763C7"/>
    <w:rsid w:val="00676CD5"/>
    <w:rsid w:val="00677A3D"/>
    <w:rsid w:val="00681425"/>
    <w:rsid w:val="00681FD5"/>
    <w:rsid w:val="00682100"/>
    <w:rsid w:val="00685873"/>
    <w:rsid w:val="00686354"/>
    <w:rsid w:val="00687F03"/>
    <w:rsid w:val="00690012"/>
    <w:rsid w:val="0069068F"/>
    <w:rsid w:val="0069122D"/>
    <w:rsid w:val="00692614"/>
    <w:rsid w:val="00692EC4"/>
    <w:rsid w:val="00696F9B"/>
    <w:rsid w:val="006A0921"/>
    <w:rsid w:val="006A0A6A"/>
    <w:rsid w:val="006A0AEF"/>
    <w:rsid w:val="006A1412"/>
    <w:rsid w:val="006A1C6C"/>
    <w:rsid w:val="006A2274"/>
    <w:rsid w:val="006A3B54"/>
    <w:rsid w:val="006A549E"/>
    <w:rsid w:val="006A585E"/>
    <w:rsid w:val="006A6D26"/>
    <w:rsid w:val="006A6D74"/>
    <w:rsid w:val="006A721C"/>
    <w:rsid w:val="006A7407"/>
    <w:rsid w:val="006A7C23"/>
    <w:rsid w:val="006B0824"/>
    <w:rsid w:val="006B1434"/>
    <w:rsid w:val="006B27E3"/>
    <w:rsid w:val="006B4B87"/>
    <w:rsid w:val="006B5115"/>
    <w:rsid w:val="006B75B1"/>
    <w:rsid w:val="006C05E6"/>
    <w:rsid w:val="006C1133"/>
    <w:rsid w:val="006C1BAF"/>
    <w:rsid w:val="006C323A"/>
    <w:rsid w:val="006C3676"/>
    <w:rsid w:val="006C39E2"/>
    <w:rsid w:val="006C4213"/>
    <w:rsid w:val="006C4E69"/>
    <w:rsid w:val="006C7F47"/>
    <w:rsid w:val="006D20B1"/>
    <w:rsid w:val="006D2A9E"/>
    <w:rsid w:val="006D6550"/>
    <w:rsid w:val="006D71C4"/>
    <w:rsid w:val="006D780E"/>
    <w:rsid w:val="006E02D1"/>
    <w:rsid w:val="006E19A9"/>
    <w:rsid w:val="006E2F38"/>
    <w:rsid w:val="006E4CB5"/>
    <w:rsid w:val="006E4F02"/>
    <w:rsid w:val="006F0905"/>
    <w:rsid w:val="006F09F5"/>
    <w:rsid w:val="006F0C77"/>
    <w:rsid w:val="006F23F8"/>
    <w:rsid w:val="006F38E6"/>
    <w:rsid w:val="006F4260"/>
    <w:rsid w:val="006F5761"/>
    <w:rsid w:val="006F59E6"/>
    <w:rsid w:val="006F5C40"/>
    <w:rsid w:val="006F630A"/>
    <w:rsid w:val="006F7861"/>
    <w:rsid w:val="006F7ECA"/>
    <w:rsid w:val="00701D05"/>
    <w:rsid w:val="007027D7"/>
    <w:rsid w:val="0070288B"/>
    <w:rsid w:val="007036B2"/>
    <w:rsid w:val="00704461"/>
    <w:rsid w:val="00706170"/>
    <w:rsid w:val="00707DFD"/>
    <w:rsid w:val="007104F1"/>
    <w:rsid w:val="0071203F"/>
    <w:rsid w:val="00713A4F"/>
    <w:rsid w:val="00714153"/>
    <w:rsid w:val="00714489"/>
    <w:rsid w:val="00715D2D"/>
    <w:rsid w:val="0071641B"/>
    <w:rsid w:val="00717602"/>
    <w:rsid w:val="0071776E"/>
    <w:rsid w:val="00717B14"/>
    <w:rsid w:val="00717EBD"/>
    <w:rsid w:val="00720803"/>
    <w:rsid w:val="00720B34"/>
    <w:rsid w:val="00721FCD"/>
    <w:rsid w:val="00722D26"/>
    <w:rsid w:val="0072342D"/>
    <w:rsid w:val="007275E0"/>
    <w:rsid w:val="00731B47"/>
    <w:rsid w:val="00733AE5"/>
    <w:rsid w:val="00733E3E"/>
    <w:rsid w:val="007340A4"/>
    <w:rsid w:val="0073487E"/>
    <w:rsid w:val="00734B79"/>
    <w:rsid w:val="00737131"/>
    <w:rsid w:val="007374EF"/>
    <w:rsid w:val="00741DBC"/>
    <w:rsid w:val="00741EBF"/>
    <w:rsid w:val="00743756"/>
    <w:rsid w:val="00743B61"/>
    <w:rsid w:val="007505C3"/>
    <w:rsid w:val="00750F3C"/>
    <w:rsid w:val="00753643"/>
    <w:rsid w:val="00755BC2"/>
    <w:rsid w:val="00756119"/>
    <w:rsid w:val="00756D08"/>
    <w:rsid w:val="00757E0E"/>
    <w:rsid w:val="0076099A"/>
    <w:rsid w:val="0076268A"/>
    <w:rsid w:val="00763511"/>
    <w:rsid w:val="00763ACB"/>
    <w:rsid w:val="0076419F"/>
    <w:rsid w:val="0076482D"/>
    <w:rsid w:val="00764977"/>
    <w:rsid w:val="00764BF5"/>
    <w:rsid w:val="0076544C"/>
    <w:rsid w:val="00766096"/>
    <w:rsid w:val="0076649D"/>
    <w:rsid w:val="00772ADC"/>
    <w:rsid w:val="0077347E"/>
    <w:rsid w:val="00773803"/>
    <w:rsid w:val="00773A76"/>
    <w:rsid w:val="00780BDD"/>
    <w:rsid w:val="007819A0"/>
    <w:rsid w:val="007828DF"/>
    <w:rsid w:val="00782A32"/>
    <w:rsid w:val="0078329C"/>
    <w:rsid w:val="00783A37"/>
    <w:rsid w:val="0078655A"/>
    <w:rsid w:val="00786893"/>
    <w:rsid w:val="00786D67"/>
    <w:rsid w:val="00790020"/>
    <w:rsid w:val="00790A9B"/>
    <w:rsid w:val="00790B89"/>
    <w:rsid w:val="00791EC9"/>
    <w:rsid w:val="00793185"/>
    <w:rsid w:val="00793EA6"/>
    <w:rsid w:val="00797494"/>
    <w:rsid w:val="007A0E3D"/>
    <w:rsid w:val="007A1B3B"/>
    <w:rsid w:val="007A1E5E"/>
    <w:rsid w:val="007A33A2"/>
    <w:rsid w:val="007A3AD9"/>
    <w:rsid w:val="007A3B73"/>
    <w:rsid w:val="007A4068"/>
    <w:rsid w:val="007A4B64"/>
    <w:rsid w:val="007A546A"/>
    <w:rsid w:val="007A61E5"/>
    <w:rsid w:val="007B0362"/>
    <w:rsid w:val="007B2AC6"/>
    <w:rsid w:val="007B3249"/>
    <w:rsid w:val="007B34E9"/>
    <w:rsid w:val="007B40D5"/>
    <w:rsid w:val="007B4AF4"/>
    <w:rsid w:val="007B67F9"/>
    <w:rsid w:val="007B7020"/>
    <w:rsid w:val="007B75C5"/>
    <w:rsid w:val="007C009D"/>
    <w:rsid w:val="007C05B8"/>
    <w:rsid w:val="007C129E"/>
    <w:rsid w:val="007C4E05"/>
    <w:rsid w:val="007C5692"/>
    <w:rsid w:val="007C7D5F"/>
    <w:rsid w:val="007D0649"/>
    <w:rsid w:val="007D19FF"/>
    <w:rsid w:val="007D212F"/>
    <w:rsid w:val="007D31F5"/>
    <w:rsid w:val="007D4C69"/>
    <w:rsid w:val="007D599C"/>
    <w:rsid w:val="007D60FE"/>
    <w:rsid w:val="007D6412"/>
    <w:rsid w:val="007D6F8C"/>
    <w:rsid w:val="007D74A7"/>
    <w:rsid w:val="007E071D"/>
    <w:rsid w:val="007E184F"/>
    <w:rsid w:val="007E208B"/>
    <w:rsid w:val="007E21D3"/>
    <w:rsid w:val="007F0AF7"/>
    <w:rsid w:val="007F1AD3"/>
    <w:rsid w:val="007F28E4"/>
    <w:rsid w:val="007F2D01"/>
    <w:rsid w:val="007F3462"/>
    <w:rsid w:val="007F5533"/>
    <w:rsid w:val="007F646A"/>
    <w:rsid w:val="007F69BF"/>
    <w:rsid w:val="007F6F24"/>
    <w:rsid w:val="007F7DF9"/>
    <w:rsid w:val="00800BBB"/>
    <w:rsid w:val="008021A2"/>
    <w:rsid w:val="008032E3"/>
    <w:rsid w:val="00805204"/>
    <w:rsid w:val="00805D7E"/>
    <w:rsid w:val="00807D23"/>
    <w:rsid w:val="00811F7D"/>
    <w:rsid w:val="008121B0"/>
    <w:rsid w:val="00817902"/>
    <w:rsid w:val="00820B94"/>
    <w:rsid w:val="00821CAE"/>
    <w:rsid w:val="00822010"/>
    <w:rsid w:val="00822AE8"/>
    <w:rsid w:val="00822D5B"/>
    <w:rsid w:val="00823369"/>
    <w:rsid w:val="008246E5"/>
    <w:rsid w:val="00824CC2"/>
    <w:rsid w:val="00824DF7"/>
    <w:rsid w:val="00825253"/>
    <w:rsid w:val="00826412"/>
    <w:rsid w:val="008269AF"/>
    <w:rsid w:val="00827406"/>
    <w:rsid w:val="008308EA"/>
    <w:rsid w:val="0083091D"/>
    <w:rsid w:val="00831205"/>
    <w:rsid w:val="00831AE2"/>
    <w:rsid w:val="00832922"/>
    <w:rsid w:val="008329A2"/>
    <w:rsid w:val="008331D8"/>
    <w:rsid w:val="0083636A"/>
    <w:rsid w:val="008364F6"/>
    <w:rsid w:val="0083664B"/>
    <w:rsid w:val="00836A45"/>
    <w:rsid w:val="00836DF0"/>
    <w:rsid w:val="0084090E"/>
    <w:rsid w:val="0084257E"/>
    <w:rsid w:val="00844E81"/>
    <w:rsid w:val="0084779C"/>
    <w:rsid w:val="00847A1A"/>
    <w:rsid w:val="00850207"/>
    <w:rsid w:val="00851483"/>
    <w:rsid w:val="008524C1"/>
    <w:rsid w:val="00854094"/>
    <w:rsid w:val="008550C6"/>
    <w:rsid w:val="008562CA"/>
    <w:rsid w:val="008574E7"/>
    <w:rsid w:val="0085767A"/>
    <w:rsid w:val="00857F88"/>
    <w:rsid w:val="00860C61"/>
    <w:rsid w:val="00860D51"/>
    <w:rsid w:val="00861C85"/>
    <w:rsid w:val="0086410C"/>
    <w:rsid w:val="00864123"/>
    <w:rsid w:val="008663DD"/>
    <w:rsid w:val="00866DA2"/>
    <w:rsid w:val="00866E5A"/>
    <w:rsid w:val="00870197"/>
    <w:rsid w:val="0087064A"/>
    <w:rsid w:val="00871942"/>
    <w:rsid w:val="008720C0"/>
    <w:rsid w:val="008730B1"/>
    <w:rsid w:val="008750FF"/>
    <w:rsid w:val="00875A0C"/>
    <w:rsid w:val="00876314"/>
    <w:rsid w:val="0087634E"/>
    <w:rsid w:val="008767D5"/>
    <w:rsid w:val="008771CC"/>
    <w:rsid w:val="00881C9F"/>
    <w:rsid w:val="008830AC"/>
    <w:rsid w:val="00883326"/>
    <w:rsid w:val="00883359"/>
    <w:rsid w:val="0088428D"/>
    <w:rsid w:val="008842E3"/>
    <w:rsid w:val="00886B3E"/>
    <w:rsid w:val="00886F16"/>
    <w:rsid w:val="008904F5"/>
    <w:rsid w:val="0089098B"/>
    <w:rsid w:val="00892859"/>
    <w:rsid w:val="00893773"/>
    <w:rsid w:val="00893925"/>
    <w:rsid w:val="008945AC"/>
    <w:rsid w:val="00894C86"/>
    <w:rsid w:val="00897B3B"/>
    <w:rsid w:val="008A0835"/>
    <w:rsid w:val="008A11D8"/>
    <w:rsid w:val="008A1810"/>
    <w:rsid w:val="008A276A"/>
    <w:rsid w:val="008A4925"/>
    <w:rsid w:val="008B0093"/>
    <w:rsid w:val="008B3666"/>
    <w:rsid w:val="008B37F2"/>
    <w:rsid w:val="008B3924"/>
    <w:rsid w:val="008B3E50"/>
    <w:rsid w:val="008B5B42"/>
    <w:rsid w:val="008B68A4"/>
    <w:rsid w:val="008C258A"/>
    <w:rsid w:val="008C2E53"/>
    <w:rsid w:val="008C3253"/>
    <w:rsid w:val="008C409B"/>
    <w:rsid w:val="008C581F"/>
    <w:rsid w:val="008C78A6"/>
    <w:rsid w:val="008D0084"/>
    <w:rsid w:val="008D0BC8"/>
    <w:rsid w:val="008D0DE1"/>
    <w:rsid w:val="008D1E56"/>
    <w:rsid w:val="008D2709"/>
    <w:rsid w:val="008D28DA"/>
    <w:rsid w:val="008D4C79"/>
    <w:rsid w:val="008D6781"/>
    <w:rsid w:val="008D6F1D"/>
    <w:rsid w:val="008D79B3"/>
    <w:rsid w:val="008D7B76"/>
    <w:rsid w:val="008D7B87"/>
    <w:rsid w:val="008E3577"/>
    <w:rsid w:val="008E37C1"/>
    <w:rsid w:val="008E6BC7"/>
    <w:rsid w:val="008E6C42"/>
    <w:rsid w:val="008E6D81"/>
    <w:rsid w:val="008F0926"/>
    <w:rsid w:val="008F09E7"/>
    <w:rsid w:val="008F0EF4"/>
    <w:rsid w:val="008F1C0B"/>
    <w:rsid w:val="008F3B26"/>
    <w:rsid w:val="008F3E93"/>
    <w:rsid w:val="008F6102"/>
    <w:rsid w:val="008F71A9"/>
    <w:rsid w:val="008F723B"/>
    <w:rsid w:val="00900329"/>
    <w:rsid w:val="00902371"/>
    <w:rsid w:val="00904CDD"/>
    <w:rsid w:val="00904DFD"/>
    <w:rsid w:val="00905AF0"/>
    <w:rsid w:val="00907996"/>
    <w:rsid w:val="009104AD"/>
    <w:rsid w:val="0091187E"/>
    <w:rsid w:val="0091400A"/>
    <w:rsid w:val="00915552"/>
    <w:rsid w:val="00916AF0"/>
    <w:rsid w:val="00921023"/>
    <w:rsid w:val="00921657"/>
    <w:rsid w:val="00921F30"/>
    <w:rsid w:val="00922C4E"/>
    <w:rsid w:val="009243DB"/>
    <w:rsid w:val="00924552"/>
    <w:rsid w:val="009250C3"/>
    <w:rsid w:val="00925B51"/>
    <w:rsid w:val="00926097"/>
    <w:rsid w:val="00926A8C"/>
    <w:rsid w:val="00926BC3"/>
    <w:rsid w:val="009278DF"/>
    <w:rsid w:val="009303CE"/>
    <w:rsid w:val="00930D1B"/>
    <w:rsid w:val="00931D37"/>
    <w:rsid w:val="009320BC"/>
    <w:rsid w:val="00932471"/>
    <w:rsid w:val="00934A3C"/>
    <w:rsid w:val="00934C46"/>
    <w:rsid w:val="0093590A"/>
    <w:rsid w:val="009360BA"/>
    <w:rsid w:val="0093658D"/>
    <w:rsid w:val="00940350"/>
    <w:rsid w:val="00941A5B"/>
    <w:rsid w:val="00942D63"/>
    <w:rsid w:val="00943C25"/>
    <w:rsid w:val="009449F7"/>
    <w:rsid w:val="00944EEA"/>
    <w:rsid w:val="00947B41"/>
    <w:rsid w:val="0095035E"/>
    <w:rsid w:val="00950BE2"/>
    <w:rsid w:val="00950E5E"/>
    <w:rsid w:val="00952633"/>
    <w:rsid w:val="00952F1A"/>
    <w:rsid w:val="0095362A"/>
    <w:rsid w:val="00953B83"/>
    <w:rsid w:val="0095497B"/>
    <w:rsid w:val="00955619"/>
    <w:rsid w:val="00955FEA"/>
    <w:rsid w:val="00956A54"/>
    <w:rsid w:val="00956E24"/>
    <w:rsid w:val="00956F0E"/>
    <w:rsid w:val="00957A57"/>
    <w:rsid w:val="00962AF4"/>
    <w:rsid w:val="009633B1"/>
    <w:rsid w:val="00963423"/>
    <w:rsid w:val="009635D4"/>
    <w:rsid w:val="00963A99"/>
    <w:rsid w:val="0096457D"/>
    <w:rsid w:val="0096728E"/>
    <w:rsid w:val="00967E0F"/>
    <w:rsid w:val="00970EF1"/>
    <w:rsid w:val="00971AC7"/>
    <w:rsid w:val="009720D7"/>
    <w:rsid w:val="00973277"/>
    <w:rsid w:val="00975B71"/>
    <w:rsid w:val="00977DE9"/>
    <w:rsid w:val="0098222D"/>
    <w:rsid w:val="00982447"/>
    <w:rsid w:val="00982564"/>
    <w:rsid w:val="0098338E"/>
    <w:rsid w:val="00984436"/>
    <w:rsid w:val="00985521"/>
    <w:rsid w:val="00985D24"/>
    <w:rsid w:val="00986601"/>
    <w:rsid w:val="00987331"/>
    <w:rsid w:val="0098755D"/>
    <w:rsid w:val="009878D2"/>
    <w:rsid w:val="00990057"/>
    <w:rsid w:val="0099091F"/>
    <w:rsid w:val="00992236"/>
    <w:rsid w:val="00992C54"/>
    <w:rsid w:val="00992E77"/>
    <w:rsid w:val="0099410A"/>
    <w:rsid w:val="00994B04"/>
    <w:rsid w:val="009A0095"/>
    <w:rsid w:val="009A2FA9"/>
    <w:rsid w:val="009A50B0"/>
    <w:rsid w:val="009A6B09"/>
    <w:rsid w:val="009A7670"/>
    <w:rsid w:val="009B1D1E"/>
    <w:rsid w:val="009B2582"/>
    <w:rsid w:val="009B2F41"/>
    <w:rsid w:val="009B551F"/>
    <w:rsid w:val="009B5DFE"/>
    <w:rsid w:val="009B6A28"/>
    <w:rsid w:val="009B7DB8"/>
    <w:rsid w:val="009C11A5"/>
    <w:rsid w:val="009C13A1"/>
    <w:rsid w:val="009C1803"/>
    <w:rsid w:val="009C1E9D"/>
    <w:rsid w:val="009C45E1"/>
    <w:rsid w:val="009C5334"/>
    <w:rsid w:val="009C7490"/>
    <w:rsid w:val="009C778B"/>
    <w:rsid w:val="009D14F9"/>
    <w:rsid w:val="009D48EF"/>
    <w:rsid w:val="009D4D33"/>
    <w:rsid w:val="009D517C"/>
    <w:rsid w:val="009E0B6F"/>
    <w:rsid w:val="009E1D58"/>
    <w:rsid w:val="009E32F8"/>
    <w:rsid w:val="009E3F04"/>
    <w:rsid w:val="009E547F"/>
    <w:rsid w:val="009E5B10"/>
    <w:rsid w:val="009E6DB0"/>
    <w:rsid w:val="009F031D"/>
    <w:rsid w:val="009F0D06"/>
    <w:rsid w:val="009F1CBA"/>
    <w:rsid w:val="009F1D95"/>
    <w:rsid w:val="009F3019"/>
    <w:rsid w:val="009F3267"/>
    <w:rsid w:val="009F333E"/>
    <w:rsid w:val="009F3C8B"/>
    <w:rsid w:val="009F56E0"/>
    <w:rsid w:val="009F5D78"/>
    <w:rsid w:val="009F6357"/>
    <w:rsid w:val="009F6479"/>
    <w:rsid w:val="009F681C"/>
    <w:rsid w:val="009F7575"/>
    <w:rsid w:val="009F7CA0"/>
    <w:rsid w:val="00A01BB4"/>
    <w:rsid w:val="00A01EF1"/>
    <w:rsid w:val="00A023F8"/>
    <w:rsid w:val="00A03487"/>
    <w:rsid w:val="00A03AEC"/>
    <w:rsid w:val="00A03E38"/>
    <w:rsid w:val="00A0438F"/>
    <w:rsid w:val="00A05DC7"/>
    <w:rsid w:val="00A06399"/>
    <w:rsid w:val="00A115DF"/>
    <w:rsid w:val="00A12039"/>
    <w:rsid w:val="00A124C4"/>
    <w:rsid w:val="00A12AC9"/>
    <w:rsid w:val="00A13351"/>
    <w:rsid w:val="00A13BAE"/>
    <w:rsid w:val="00A13E5E"/>
    <w:rsid w:val="00A141CF"/>
    <w:rsid w:val="00A213F1"/>
    <w:rsid w:val="00A219E2"/>
    <w:rsid w:val="00A2252F"/>
    <w:rsid w:val="00A23173"/>
    <w:rsid w:val="00A250F1"/>
    <w:rsid w:val="00A25A0A"/>
    <w:rsid w:val="00A27D2D"/>
    <w:rsid w:val="00A307D3"/>
    <w:rsid w:val="00A30F1C"/>
    <w:rsid w:val="00A32BC1"/>
    <w:rsid w:val="00A330E7"/>
    <w:rsid w:val="00A33140"/>
    <w:rsid w:val="00A339FD"/>
    <w:rsid w:val="00A33ED3"/>
    <w:rsid w:val="00A33F7F"/>
    <w:rsid w:val="00A349CE"/>
    <w:rsid w:val="00A3570B"/>
    <w:rsid w:val="00A377A7"/>
    <w:rsid w:val="00A40134"/>
    <w:rsid w:val="00A411FF"/>
    <w:rsid w:val="00A43841"/>
    <w:rsid w:val="00A43FB6"/>
    <w:rsid w:val="00A440F6"/>
    <w:rsid w:val="00A44B79"/>
    <w:rsid w:val="00A4619F"/>
    <w:rsid w:val="00A46F4E"/>
    <w:rsid w:val="00A47559"/>
    <w:rsid w:val="00A5039E"/>
    <w:rsid w:val="00A50FA7"/>
    <w:rsid w:val="00A513E3"/>
    <w:rsid w:val="00A530CB"/>
    <w:rsid w:val="00A53412"/>
    <w:rsid w:val="00A53BE5"/>
    <w:rsid w:val="00A552D0"/>
    <w:rsid w:val="00A5583C"/>
    <w:rsid w:val="00A5590E"/>
    <w:rsid w:val="00A564CF"/>
    <w:rsid w:val="00A62643"/>
    <w:rsid w:val="00A633A3"/>
    <w:rsid w:val="00A65150"/>
    <w:rsid w:val="00A663DA"/>
    <w:rsid w:val="00A6668A"/>
    <w:rsid w:val="00A67BC7"/>
    <w:rsid w:val="00A67EF3"/>
    <w:rsid w:val="00A70C74"/>
    <w:rsid w:val="00A7128E"/>
    <w:rsid w:val="00A726B2"/>
    <w:rsid w:val="00A7397D"/>
    <w:rsid w:val="00A74B7B"/>
    <w:rsid w:val="00A74F01"/>
    <w:rsid w:val="00A7680E"/>
    <w:rsid w:val="00A770E1"/>
    <w:rsid w:val="00A77DB1"/>
    <w:rsid w:val="00A80359"/>
    <w:rsid w:val="00A80593"/>
    <w:rsid w:val="00A80E6F"/>
    <w:rsid w:val="00A81898"/>
    <w:rsid w:val="00A85484"/>
    <w:rsid w:val="00A86EAF"/>
    <w:rsid w:val="00A870B8"/>
    <w:rsid w:val="00A8756A"/>
    <w:rsid w:val="00A879BD"/>
    <w:rsid w:val="00A9213D"/>
    <w:rsid w:val="00A927C9"/>
    <w:rsid w:val="00A92A42"/>
    <w:rsid w:val="00A95B2C"/>
    <w:rsid w:val="00A96D96"/>
    <w:rsid w:val="00A96F30"/>
    <w:rsid w:val="00AA05EC"/>
    <w:rsid w:val="00AA17C9"/>
    <w:rsid w:val="00AA2F15"/>
    <w:rsid w:val="00AA41FA"/>
    <w:rsid w:val="00AA4A4C"/>
    <w:rsid w:val="00AA4F50"/>
    <w:rsid w:val="00AA5DC7"/>
    <w:rsid w:val="00AA6862"/>
    <w:rsid w:val="00AB00CC"/>
    <w:rsid w:val="00AB073E"/>
    <w:rsid w:val="00AB0CE1"/>
    <w:rsid w:val="00AB2EA5"/>
    <w:rsid w:val="00AB3280"/>
    <w:rsid w:val="00AB3AD6"/>
    <w:rsid w:val="00AB4372"/>
    <w:rsid w:val="00AB504E"/>
    <w:rsid w:val="00AB5714"/>
    <w:rsid w:val="00AB5942"/>
    <w:rsid w:val="00AB6285"/>
    <w:rsid w:val="00AB6302"/>
    <w:rsid w:val="00AB6946"/>
    <w:rsid w:val="00AB6E91"/>
    <w:rsid w:val="00AC0A96"/>
    <w:rsid w:val="00AC142D"/>
    <w:rsid w:val="00AC1BDE"/>
    <w:rsid w:val="00AC3D81"/>
    <w:rsid w:val="00AC5DBC"/>
    <w:rsid w:val="00AC7750"/>
    <w:rsid w:val="00AC7EBE"/>
    <w:rsid w:val="00AC7F92"/>
    <w:rsid w:val="00AD0CD7"/>
    <w:rsid w:val="00AD18DF"/>
    <w:rsid w:val="00AD2728"/>
    <w:rsid w:val="00AD278C"/>
    <w:rsid w:val="00AD308A"/>
    <w:rsid w:val="00AD4A44"/>
    <w:rsid w:val="00AD5435"/>
    <w:rsid w:val="00AD68DF"/>
    <w:rsid w:val="00AD6D69"/>
    <w:rsid w:val="00AD7163"/>
    <w:rsid w:val="00AD7BEB"/>
    <w:rsid w:val="00AE0188"/>
    <w:rsid w:val="00AE08F2"/>
    <w:rsid w:val="00AE0EB3"/>
    <w:rsid w:val="00AE198A"/>
    <w:rsid w:val="00AE1A61"/>
    <w:rsid w:val="00AE2DD6"/>
    <w:rsid w:val="00AE2F7C"/>
    <w:rsid w:val="00AE4412"/>
    <w:rsid w:val="00AE44C2"/>
    <w:rsid w:val="00AE4EEC"/>
    <w:rsid w:val="00AE6295"/>
    <w:rsid w:val="00AE71E4"/>
    <w:rsid w:val="00AF25C9"/>
    <w:rsid w:val="00AF25D2"/>
    <w:rsid w:val="00AF2A93"/>
    <w:rsid w:val="00AF3627"/>
    <w:rsid w:val="00AF3A03"/>
    <w:rsid w:val="00AF432A"/>
    <w:rsid w:val="00AF4946"/>
    <w:rsid w:val="00AF50DA"/>
    <w:rsid w:val="00AF6023"/>
    <w:rsid w:val="00AF6970"/>
    <w:rsid w:val="00AF7B60"/>
    <w:rsid w:val="00AF7C94"/>
    <w:rsid w:val="00B003DC"/>
    <w:rsid w:val="00B00728"/>
    <w:rsid w:val="00B0086E"/>
    <w:rsid w:val="00B01B8A"/>
    <w:rsid w:val="00B02015"/>
    <w:rsid w:val="00B0382C"/>
    <w:rsid w:val="00B04DC5"/>
    <w:rsid w:val="00B0531B"/>
    <w:rsid w:val="00B05495"/>
    <w:rsid w:val="00B05513"/>
    <w:rsid w:val="00B105A1"/>
    <w:rsid w:val="00B113D9"/>
    <w:rsid w:val="00B116C4"/>
    <w:rsid w:val="00B123A1"/>
    <w:rsid w:val="00B1269E"/>
    <w:rsid w:val="00B13789"/>
    <w:rsid w:val="00B14C2B"/>
    <w:rsid w:val="00B15947"/>
    <w:rsid w:val="00B16196"/>
    <w:rsid w:val="00B1691A"/>
    <w:rsid w:val="00B17DED"/>
    <w:rsid w:val="00B20F2C"/>
    <w:rsid w:val="00B20FBE"/>
    <w:rsid w:val="00B2189A"/>
    <w:rsid w:val="00B23191"/>
    <w:rsid w:val="00B23233"/>
    <w:rsid w:val="00B237DE"/>
    <w:rsid w:val="00B25FD8"/>
    <w:rsid w:val="00B26486"/>
    <w:rsid w:val="00B266CC"/>
    <w:rsid w:val="00B26710"/>
    <w:rsid w:val="00B27437"/>
    <w:rsid w:val="00B31D76"/>
    <w:rsid w:val="00B32564"/>
    <w:rsid w:val="00B32F69"/>
    <w:rsid w:val="00B3372B"/>
    <w:rsid w:val="00B347AB"/>
    <w:rsid w:val="00B356AE"/>
    <w:rsid w:val="00B35AFA"/>
    <w:rsid w:val="00B414D6"/>
    <w:rsid w:val="00B42152"/>
    <w:rsid w:val="00B44EC1"/>
    <w:rsid w:val="00B47EF7"/>
    <w:rsid w:val="00B47F79"/>
    <w:rsid w:val="00B50B91"/>
    <w:rsid w:val="00B510E6"/>
    <w:rsid w:val="00B517F5"/>
    <w:rsid w:val="00B536A4"/>
    <w:rsid w:val="00B537A7"/>
    <w:rsid w:val="00B54760"/>
    <w:rsid w:val="00B54E9A"/>
    <w:rsid w:val="00B5544D"/>
    <w:rsid w:val="00B559BD"/>
    <w:rsid w:val="00B56F03"/>
    <w:rsid w:val="00B6173F"/>
    <w:rsid w:val="00B61B29"/>
    <w:rsid w:val="00B62815"/>
    <w:rsid w:val="00B63D3C"/>
    <w:rsid w:val="00B64468"/>
    <w:rsid w:val="00B65B0D"/>
    <w:rsid w:val="00B665E7"/>
    <w:rsid w:val="00B712C8"/>
    <w:rsid w:val="00B71C26"/>
    <w:rsid w:val="00B71E1F"/>
    <w:rsid w:val="00B7270D"/>
    <w:rsid w:val="00B72851"/>
    <w:rsid w:val="00B75BD7"/>
    <w:rsid w:val="00B75F31"/>
    <w:rsid w:val="00B774F3"/>
    <w:rsid w:val="00B800C7"/>
    <w:rsid w:val="00B8045D"/>
    <w:rsid w:val="00B811AF"/>
    <w:rsid w:val="00B814D3"/>
    <w:rsid w:val="00B82329"/>
    <w:rsid w:val="00B82BF1"/>
    <w:rsid w:val="00B8367D"/>
    <w:rsid w:val="00B84314"/>
    <w:rsid w:val="00B86509"/>
    <w:rsid w:val="00B86610"/>
    <w:rsid w:val="00B9044B"/>
    <w:rsid w:val="00B90FCD"/>
    <w:rsid w:val="00B91A0E"/>
    <w:rsid w:val="00B92A86"/>
    <w:rsid w:val="00B93234"/>
    <w:rsid w:val="00B95833"/>
    <w:rsid w:val="00B95B22"/>
    <w:rsid w:val="00B95EF0"/>
    <w:rsid w:val="00B9747F"/>
    <w:rsid w:val="00B978BA"/>
    <w:rsid w:val="00BA0586"/>
    <w:rsid w:val="00BA0DA0"/>
    <w:rsid w:val="00BA0DDF"/>
    <w:rsid w:val="00BA213B"/>
    <w:rsid w:val="00BA3C19"/>
    <w:rsid w:val="00BA3F26"/>
    <w:rsid w:val="00BA42D8"/>
    <w:rsid w:val="00BA5CAB"/>
    <w:rsid w:val="00BA72F3"/>
    <w:rsid w:val="00BA7567"/>
    <w:rsid w:val="00BA7623"/>
    <w:rsid w:val="00BA7CF2"/>
    <w:rsid w:val="00BB1337"/>
    <w:rsid w:val="00BB15CC"/>
    <w:rsid w:val="00BB17F8"/>
    <w:rsid w:val="00BB47A6"/>
    <w:rsid w:val="00BB49C9"/>
    <w:rsid w:val="00BB4DC7"/>
    <w:rsid w:val="00BB6FAE"/>
    <w:rsid w:val="00BB7591"/>
    <w:rsid w:val="00BC038C"/>
    <w:rsid w:val="00BC0DAD"/>
    <w:rsid w:val="00BC171A"/>
    <w:rsid w:val="00BC1B98"/>
    <w:rsid w:val="00BC1FDC"/>
    <w:rsid w:val="00BC332F"/>
    <w:rsid w:val="00BC6066"/>
    <w:rsid w:val="00BC6119"/>
    <w:rsid w:val="00BC658A"/>
    <w:rsid w:val="00BD0DFC"/>
    <w:rsid w:val="00BD13E1"/>
    <w:rsid w:val="00BD26BA"/>
    <w:rsid w:val="00BD4155"/>
    <w:rsid w:val="00BD4793"/>
    <w:rsid w:val="00BD48F8"/>
    <w:rsid w:val="00BD53D4"/>
    <w:rsid w:val="00BD588E"/>
    <w:rsid w:val="00BE1D53"/>
    <w:rsid w:val="00BE2ED7"/>
    <w:rsid w:val="00BE397E"/>
    <w:rsid w:val="00BE3B00"/>
    <w:rsid w:val="00BE5436"/>
    <w:rsid w:val="00BE6820"/>
    <w:rsid w:val="00BE7178"/>
    <w:rsid w:val="00BF05C5"/>
    <w:rsid w:val="00BF0ABC"/>
    <w:rsid w:val="00BF16CA"/>
    <w:rsid w:val="00BF1B4F"/>
    <w:rsid w:val="00BF3237"/>
    <w:rsid w:val="00BF4A23"/>
    <w:rsid w:val="00BF579A"/>
    <w:rsid w:val="00BF5ED9"/>
    <w:rsid w:val="00BF6CDD"/>
    <w:rsid w:val="00C00357"/>
    <w:rsid w:val="00C02DD2"/>
    <w:rsid w:val="00C04E17"/>
    <w:rsid w:val="00C0602E"/>
    <w:rsid w:val="00C06DFA"/>
    <w:rsid w:val="00C0767C"/>
    <w:rsid w:val="00C07767"/>
    <w:rsid w:val="00C108A9"/>
    <w:rsid w:val="00C128EF"/>
    <w:rsid w:val="00C13F3F"/>
    <w:rsid w:val="00C13F7F"/>
    <w:rsid w:val="00C15E3E"/>
    <w:rsid w:val="00C177B3"/>
    <w:rsid w:val="00C208BA"/>
    <w:rsid w:val="00C22B02"/>
    <w:rsid w:val="00C24C4F"/>
    <w:rsid w:val="00C25C17"/>
    <w:rsid w:val="00C25C9A"/>
    <w:rsid w:val="00C2698F"/>
    <w:rsid w:val="00C27648"/>
    <w:rsid w:val="00C276EE"/>
    <w:rsid w:val="00C27959"/>
    <w:rsid w:val="00C27CD9"/>
    <w:rsid w:val="00C31228"/>
    <w:rsid w:val="00C31E90"/>
    <w:rsid w:val="00C3213E"/>
    <w:rsid w:val="00C3279F"/>
    <w:rsid w:val="00C36E98"/>
    <w:rsid w:val="00C37313"/>
    <w:rsid w:val="00C37F11"/>
    <w:rsid w:val="00C4218B"/>
    <w:rsid w:val="00C4354B"/>
    <w:rsid w:val="00C43743"/>
    <w:rsid w:val="00C43EEF"/>
    <w:rsid w:val="00C5059F"/>
    <w:rsid w:val="00C51500"/>
    <w:rsid w:val="00C518C7"/>
    <w:rsid w:val="00C521A7"/>
    <w:rsid w:val="00C53316"/>
    <w:rsid w:val="00C5348F"/>
    <w:rsid w:val="00C56201"/>
    <w:rsid w:val="00C5621E"/>
    <w:rsid w:val="00C579E5"/>
    <w:rsid w:val="00C61D10"/>
    <w:rsid w:val="00C6217D"/>
    <w:rsid w:val="00C63291"/>
    <w:rsid w:val="00C66A27"/>
    <w:rsid w:val="00C6729F"/>
    <w:rsid w:val="00C67A08"/>
    <w:rsid w:val="00C67B2A"/>
    <w:rsid w:val="00C707CF"/>
    <w:rsid w:val="00C709B2"/>
    <w:rsid w:val="00C71194"/>
    <w:rsid w:val="00C73285"/>
    <w:rsid w:val="00C734DD"/>
    <w:rsid w:val="00C74538"/>
    <w:rsid w:val="00C74E56"/>
    <w:rsid w:val="00C759F4"/>
    <w:rsid w:val="00C7630C"/>
    <w:rsid w:val="00C809B7"/>
    <w:rsid w:val="00C8107C"/>
    <w:rsid w:val="00C8151B"/>
    <w:rsid w:val="00C815DF"/>
    <w:rsid w:val="00C81B88"/>
    <w:rsid w:val="00C82E3B"/>
    <w:rsid w:val="00C85547"/>
    <w:rsid w:val="00C869FB"/>
    <w:rsid w:val="00C87B0E"/>
    <w:rsid w:val="00C91069"/>
    <w:rsid w:val="00C9143D"/>
    <w:rsid w:val="00C91F38"/>
    <w:rsid w:val="00C9232E"/>
    <w:rsid w:val="00C93623"/>
    <w:rsid w:val="00C94896"/>
    <w:rsid w:val="00C9644A"/>
    <w:rsid w:val="00C967E3"/>
    <w:rsid w:val="00CA03A5"/>
    <w:rsid w:val="00CA0B8A"/>
    <w:rsid w:val="00CA193E"/>
    <w:rsid w:val="00CA1E41"/>
    <w:rsid w:val="00CA2CBE"/>
    <w:rsid w:val="00CA3B24"/>
    <w:rsid w:val="00CA716A"/>
    <w:rsid w:val="00CB1544"/>
    <w:rsid w:val="00CB2A47"/>
    <w:rsid w:val="00CB49F4"/>
    <w:rsid w:val="00CB5746"/>
    <w:rsid w:val="00CB6A72"/>
    <w:rsid w:val="00CC0539"/>
    <w:rsid w:val="00CC1A14"/>
    <w:rsid w:val="00CC2D72"/>
    <w:rsid w:val="00CC52F3"/>
    <w:rsid w:val="00CC57F9"/>
    <w:rsid w:val="00CC5E8C"/>
    <w:rsid w:val="00CC6210"/>
    <w:rsid w:val="00CC6DAF"/>
    <w:rsid w:val="00CC7FC9"/>
    <w:rsid w:val="00CD0054"/>
    <w:rsid w:val="00CD02E8"/>
    <w:rsid w:val="00CD1DF7"/>
    <w:rsid w:val="00CD2938"/>
    <w:rsid w:val="00CD2FA9"/>
    <w:rsid w:val="00CD5285"/>
    <w:rsid w:val="00CD5AF9"/>
    <w:rsid w:val="00CD5C9F"/>
    <w:rsid w:val="00CD6806"/>
    <w:rsid w:val="00CD7406"/>
    <w:rsid w:val="00CE0FD3"/>
    <w:rsid w:val="00CE1DEE"/>
    <w:rsid w:val="00CE27F6"/>
    <w:rsid w:val="00CE3141"/>
    <w:rsid w:val="00CE53FD"/>
    <w:rsid w:val="00CE664F"/>
    <w:rsid w:val="00CE7C49"/>
    <w:rsid w:val="00CF258F"/>
    <w:rsid w:val="00CF68A0"/>
    <w:rsid w:val="00D0002D"/>
    <w:rsid w:val="00D01673"/>
    <w:rsid w:val="00D02BFC"/>
    <w:rsid w:val="00D033CF"/>
    <w:rsid w:val="00D04371"/>
    <w:rsid w:val="00D06399"/>
    <w:rsid w:val="00D06AC7"/>
    <w:rsid w:val="00D0749F"/>
    <w:rsid w:val="00D07A22"/>
    <w:rsid w:val="00D106B0"/>
    <w:rsid w:val="00D113A3"/>
    <w:rsid w:val="00D11628"/>
    <w:rsid w:val="00D118A2"/>
    <w:rsid w:val="00D11D27"/>
    <w:rsid w:val="00D1209E"/>
    <w:rsid w:val="00D12320"/>
    <w:rsid w:val="00D13028"/>
    <w:rsid w:val="00D13CEA"/>
    <w:rsid w:val="00D14BA7"/>
    <w:rsid w:val="00D1677C"/>
    <w:rsid w:val="00D167F5"/>
    <w:rsid w:val="00D207DA"/>
    <w:rsid w:val="00D22200"/>
    <w:rsid w:val="00D22377"/>
    <w:rsid w:val="00D22552"/>
    <w:rsid w:val="00D24F71"/>
    <w:rsid w:val="00D2683D"/>
    <w:rsid w:val="00D2691D"/>
    <w:rsid w:val="00D26B5C"/>
    <w:rsid w:val="00D26BA1"/>
    <w:rsid w:val="00D27588"/>
    <w:rsid w:val="00D27D8C"/>
    <w:rsid w:val="00D302CA"/>
    <w:rsid w:val="00D30747"/>
    <w:rsid w:val="00D31180"/>
    <w:rsid w:val="00D3155F"/>
    <w:rsid w:val="00D317FA"/>
    <w:rsid w:val="00D3240D"/>
    <w:rsid w:val="00D36071"/>
    <w:rsid w:val="00D37918"/>
    <w:rsid w:val="00D37A32"/>
    <w:rsid w:val="00D4068E"/>
    <w:rsid w:val="00D40727"/>
    <w:rsid w:val="00D4075D"/>
    <w:rsid w:val="00D4107B"/>
    <w:rsid w:val="00D41192"/>
    <w:rsid w:val="00D412DC"/>
    <w:rsid w:val="00D44CEB"/>
    <w:rsid w:val="00D4555E"/>
    <w:rsid w:val="00D46774"/>
    <w:rsid w:val="00D46FD0"/>
    <w:rsid w:val="00D473BC"/>
    <w:rsid w:val="00D479D3"/>
    <w:rsid w:val="00D50B5E"/>
    <w:rsid w:val="00D50F37"/>
    <w:rsid w:val="00D515A5"/>
    <w:rsid w:val="00D51D1B"/>
    <w:rsid w:val="00D51D59"/>
    <w:rsid w:val="00D522DF"/>
    <w:rsid w:val="00D5317E"/>
    <w:rsid w:val="00D540C0"/>
    <w:rsid w:val="00D55466"/>
    <w:rsid w:val="00D554F5"/>
    <w:rsid w:val="00D55C02"/>
    <w:rsid w:val="00D575A2"/>
    <w:rsid w:val="00D62CFB"/>
    <w:rsid w:val="00D62E71"/>
    <w:rsid w:val="00D62FE0"/>
    <w:rsid w:val="00D63798"/>
    <w:rsid w:val="00D6421C"/>
    <w:rsid w:val="00D6627F"/>
    <w:rsid w:val="00D66B5E"/>
    <w:rsid w:val="00D67DD1"/>
    <w:rsid w:val="00D71943"/>
    <w:rsid w:val="00D72EAD"/>
    <w:rsid w:val="00D74617"/>
    <w:rsid w:val="00D76176"/>
    <w:rsid w:val="00D76865"/>
    <w:rsid w:val="00D768C9"/>
    <w:rsid w:val="00D769BC"/>
    <w:rsid w:val="00D776CB"/>
    <w:rsid w:val="00D77882"/>
    <w:rsid w:val="00D80D1E"/>
    <w:rsid w:val="00D82E29"/>
    <w:rsid w:val="00D830DC"/>
    <w:rsid w:val="00D83B06"/>
    <w:rsid w:val="00D84CEF"/>
    <w:rsid w:val="00D86CC8"/>
    <w:rsid w:val="00D8774C"/>
    <w:rsid w:val="00D878AE"/>
    <w:rsid w:val="00D92F57"/>
    <w:rsid w:val="00D93883"/>
    <w:rsid w:val="00D946D8"/>
    <w:rsid w:val="00D951B9"/>
    <w:rsid w:val="00DA0133"/>
    <w:rsid w:val="00DA2A12"/>
    <w:rsid w:val="00DA2C32"/>
    <w:rsid w:val="00DA2D58"/>
    <w:rsid w:val="00DA3A86"/>
    <w:rsid w:val="00DA3E9C"/>
    <w:rsid w:val="00DA4668"/>
    <w:rsid w:val="00DA4A22"/>
    <w:rsid w:val="00DA5423"/>
    <w:rsid w:val="00DA6B77"/>
    <w:rsid w:val="00DA705D"/>
    <w:rsid w:val="00DA754B"/>
    <w:rsid w:val="00DA759E"/>
    <w:rsid w:val="00DB0E49"/>
    <w:rsid w:val="00DB11CB"/>
    <w:rsid w:val="00DB27F6"/>
    <w:rsid w:val="00DB4EF7"/>
    <w:rsid w:val="00DB6A37"/>
    <w:rsid w:val="00DB6F2C"/>
    <w:rsid w:val="00DB74CE"/>
    <w:rsid w:val="00DC0CD3"/>
    <w:rsid w:val="00DC2674"/>
    <w:rsid w:val="00DC323E"/>
    <w:rsid w:val="00DC4443"/>
    <w:rsid w:val="00DC676D"/>
    <w:rsid w:val="00DC7403"/>
    <w:rsid w:val="00DC7DCE"/>
    <w:rsid w:val="00DD04EF"/>
    <w:rsid w:val="00DD0883"/>
    <w:rsid w:val="00DD0DA4"/>
    <w:rsid w:val="00DD1A02"/>
    <w:rsid w:val="00DD3005"/>
    <w:rsid w:val="00DD3752"/>
    <w:rsid w:val="00DD4811"/>
    <w:rsid w:val="00DD55E0"/>
    <w:rsid w:val="00DD57FA"/>
    <w:rsid w:val="00DD5AC7"/>
    <w:rsid w:val="00DD6002"/>
    <w:rsid w:val="00DD6083"/>
    <w:rsid w:val="00DD715B"/>
    <w:rsid w:val="00DD7582"/>
    <w:rsid w:val="00DD7E23"/>
    <w:rsid w:val="00DE135C"/>
    <w:rsid w:val="00DE19D2"/>
    <w:rsid w:val="00DE228D"/>
    <w:rsid w:val="00DE307E"/>
    <w:rsid w:val="00DE3A8B"/>
    <w:rsid w:val="00DE507A"/>
    <w:rsid w:val="00DE5BCD"/>
    <w:rsid w:val="00DE7DEC"/>
    <w:rsid w:val="00DF0805"/>
    <w:rsid w:val="00DF12B4"/>
    <w:rsid w:val="00DF3F4B"/>
    <w:rsid w:val="00DF3F92"/>
    <w:rsid w:val="00DF431B"/>
    <w:rsid w:val="00DF54F2"/>
    <w:rsid w:val="00DF5A24"/>
    <w:rsid w:val="00DF5D77"/>
    <w:rsid w:val="00E016AF"/>
    <w:rsid w:val="00E02B80"/>
    <w:rsid w:val="00E02BD4"/>
    <w:rsid w:val="00E043DD"/>
    <w:rsid w:val="00E05A39"/>
    <w:rsid w:val="00E05ABD"/>
    <w:rsid w:val="00E05C48"/>
    <w:rsid w:val="00E0619B"/>
    <w:rsid w:val="00E07759"/>
    <w:rsid w:val="00E105D1"/>
    <w:rsid w:val="00E107BB"/>
    <w:rsid w:val="00E1146F"/>
    <w:rsid w:val="00E12A0B"/>
    <w:rsid w:val="00E12F6C"/>
    <w:rsid w:val="00E13360"/>
    <w:rsid w:val="00E1337A"/>
    <w:rsid w:val="00E13CC0"/>
    <w:rsid w:val="00E148A7"/>
    <w:rsid w:val="00E14D3B"/>
    <w:rsid w:val="00E1507F"/>
    <w:rsid w:val="00E151E3"/>
    <w:rsid w:val="00E16137"/>
    <w:rsid w:val="00E16401"/>
    <w:rsid w:val="00E1653C"/>
    <w:rsid w:val="00E169E0"/>
    <w:rsid w:val="00E17004"/>
    <w:rsid w:val="00E21017"/>
    <w:rsid w:val="00E226DB"/>
    <w:rsid w:val="00E2341A"/>
    <w:rsid w:val="00E26483"/>
    <w:rsid w:val="00E27CE1"/>
    <w:rsid w:val="00E33C60"/>
    <w:rsid w:val="00E35984"/>
    <w:rsid w:val="00E4009F"/>
    <w:rsid w:val="00E4022F"/>
    <w:rsid w:val="00E40A52"/>
    <w:rsid w:val="00E413A3"/>
    <w:rsid w:val="00E422B0"/>
    <w:rsid w:val="00E428B9"/>
    <w:rsid w:val="00E43449"/>
    <w:rsid w:val="00E43C34"/>
    <w:rsid w:val="00E45084"/>
    <w:rsid w:val="00E4704B"/>
    <w:rsid w:val="00E476A9"/>
    <w:rsid w:val="00E53381"/>
    <w:rsid w:val="00E53517"/>
    <w:rsid w:val="00E55D23"/>
    <w:rsid w:val="00E5637A"/>
    <w:rsid w:val="00E572DA"/>
    <w:rsid w:val="00E606CE"/>
    <w:rsid w:val="00E61EC1"/>
    <w:rsid w:val="00E6297D"/>
    <w:rsid w:val="00E63F19"/>
    <w:rsid w:val="00E6492C"/>
    <w:rsid w:val="00E64ACB"/>
    <w:rsid w:val="00E65426"/>
    <w:rsid w:val="00E6573D"/>
    <w:rsid w:val="00E7093F"/>
    <w:rsid w:val="00E7118A"/>
    <w:rsid w:val="00E729FD"/>
    <w:rsid w:val="00E72AB6"/>
    <w:rsid w:val="00E73A37"/>
    <w:rsid w:val="00E73D29"/>
    <w:rsid w:val="00E7408A"/>
    <w:rsid w:val="00E74282"/>
    <w:rsid w:val="00E74AF1"/>
    <w:rsid w:val="00E75FB8"/>
    <w:rsid w:val="00E760EC"/>
    <w:rsid w:val="00E76494"/>
    <w:rsid w:val="00E768A6"/>
    <w:rsid w:val="00E775F9"/>
    <w:rsid w:val="00E80125"/>
    <w:rsid w:val="00E832F2"/>
    <w:rsid w:val="00E84E30"/>
    <w:rsid w:val="00E85010"/>
    <w:rsid w:val="00E859FE"/>
    <w:rsid w:val="00E85E6F"/>
    <w:rsid w:val="00E8772C"/>
    <w:rsid w:val="00E912D5"/>
    <w:rsid w:val="00E97DAC"/>
    <w:rsid w:val="00EA16BB"/>
    <w:rsid w:val="00EA1A7E"/>
    <w:rsid w:val="00EA3CD0"/>
    <w:rsid w:val="00EA47AD"/>
    <w:rsid w:val="00EA66E9"/>
    <w:rsid w:val="00EA6754"/>
    <w:rsid w:val="00EA698C"/>
    <w:rsid w:val="00EA72B4"/>
    <w:rsid w:val="00EB132C"/>
    <w:rsid w:val="00EB280F"/>
    <w:rsid w:val="00EB2B04"/>
    <w:rsid w:val="00EB2FFB"/>
    <w:rsid w:val="00EB3420"/>
    <w:rsid w:val="00EB38E9"/>
    <w:rsid w:val="00EB39F7"/>
    <w:rsid w:val="00EB5A91"/>
    <w:rsid w:val="00EB5BF2"/>
    <w:rsid w:val="00EB5E87"/>
    <w:rsid w:val="00EB5EB3"/>
    <w:rsid w:val="00EB6268"/>
    <w:rsid w:val="00EB6301"/>
    <w:rsid w:val="00EB678F"/>
    <w:rsid w:val="00EB6A06"/>
    <w:rsid w:val="00EB7992"/>
    <w:rsid w:val="00EB7EED"/>
    <w:rsid w:val="00EC0840"/>
    <w:rsid w:val="00EC0BDF"/>
    <w:rsid w:val="00EC0CA6"/>
    <w:rsid w:val="00EC111F"/>
    <w:rsid w:val="00EC14D8"/>
    <w:rsid w:val="00EC35D5"/>
    <w:rsid w:val="00EC53E6"/>
    <w:rsid w:val="00EC5B0F"/>
    <w:rsid w:val="00EC6FAA"/>
    <w:rsid w:val="00EC7274"/>
    <w:rsid w:val="00EC7361"/>
    <w:rsid w:val="00EC7C80"/>
    <w:rsid w:val="00ED0D26"/>
    <w:rsid w:val="00ED1C0D"/>
    <w:rsid w:val="00ED2A4A"/>
    <w:rsid w:val="00ED3CE7"/>
    <w:rsid w:val="00ED41F0"/>
    <w:rsid w:val="00ED44F8"/>
    <w:rsid w:val="00ED5052"/>
    <w:rsid w:val="00ED5ECB"/>
    <w:rsid w:val="00ED6D11"/>
    <w:rsid w:val="00EE0041"/>
    <w:rsid w:val="00EE1DDD"/>
    <w:rsid w:val="00EE1FF3"/>
    <w:rsid w:val="00EE4AFF"/>
    <w:rsid w:val="00EE5D5A"/>
    <w:rsid w:val="00EE63E4"/>
    <w:rsid w:val="00EF0EC3"/>
    <w:rsid w:val="00EF240E"/>
    <w:rsid w:val="00EF255D"/>
    <w:rsid w:val="00EF2F93"/>
    <w:rsid w:val="00EF6135"/>
    <w:rsid w:val="00EF692B"/>
    <w:rsid w:val="00EF6A85"/>
    <w:rsid w:val="00EF7395"/>
    <w:rsid w:val="00F0197F"/>
    <w:rsid w:val="00F02092"/>
    <w:rsid w:val="00F058BF"/>
    <w:rsid w:val="00F0641D"/>
    <w:rsid w:val="00F07644"/>
    <w:rsid w:val="00F0795C"/>
    <w:rsid w:val="00F07A1A"/>
    <w:rsid w:val="00F106DC"/>
    <w:rsid w:val="00F107AD"/>
    <w:rsid w:val="00F10EA4"/>
    <w:rsid w:val="00F110A6"/>
    <w:rsid w:val="00F1131C"/>
    <w:rsid w:val="00F13D61"/>
    <w:rsid w:val="00F150D2"/>
    <w:rsid w:val="00F1526E"/>
    <w:rsid w:val="00F17204"/>
    <w:rsid w:val="00F1771D"/>
    <w:rsid w:val="00F227D1"/>
    <w:rsid w:val="00F235AE"/>
    <w:rsid w:val="00F23FEE"/>
    <w:rsid w:val="00F24018"/>
    <w:rsid w:val="00F24B5A"/>
    <w:rsid w:val="00F24D56"/>
    <w:rsid w:val="00F25491"/>
    <w:rsid w:val="00F257D0"/>
    <w:rsid w:val="00F266B1"/>
    <w:rsid w:val="00F279B9"/>
    <w:rsid w:val="00F30569"/>
    <w:rsid w:val="00F31ADD"/>
    <w:rsid w:val="00F327CC"/>
    <w:rsid w:val="00F3511A"/>
    <w:rsid w:val="00F361F7"/>
    <w:rsid w:val="00F400F5"/>
    <w:rsid w:val="00F41C82"/>
    <w:rsid w:val="00F42E43"/>
    <w:rsid w:val="00F439EF"/>
    <w:rsid w:val="00F440EF"/>
    <w:rsid w:val="00F4531C"/>
    <w:rsid w:val="00F467E6"/>
    <w:rsid w:val="00F47423"/>
    <w:rsid w:val="00F51AA4"/>
    <w:rsid w:val="00F526E7"/>
    <w:rsid w:val="00F52855"/>
    <w:rsid w:val="00F5321A"/>
    <w:rsid w:val="00F53CF6"/>
    <w:rsid w:val="00F5402E"/>
    <w:rsid w:val="00F551A4"/>
    <w:rsid w:val="00F55DA9"/>
    <w:rsid w:val="00F5626C"/>
    <w:rsid w:val="00F575C3"/>
    <w:rsid w:val="00F63829"/>
    <w:rsid w:val="00F64030"/>
    <w:rsid w:val="00F64FA3"/>
    <w:rsid w:val="00F65674"/>
    <w:rsid w:val="00F66BA9"/>
    <w:rsid w:val="00F67177"/>
    <w:rsid w:val="00F67278"/>
    <w:rsid w:val="00F71095"/>
    <w:rsid w:val="00F72DEA"/>
    <w:rsid w:val="00F73852"/>
    <w:rsid w:val="00F747E3"/>
    <w:rsid w:val="00F74FEF"/>
    <w:rsid w:val="00F76D27"/>
    <w:rsid w:val="00F77975"/>
    <w:rsid w:val="00F80117"/>
    <w:rsid w:val="00F82647"/>
    <w:rsid w:val="00F82B54"/>
    <w:rsid w:val="00F8398E"/>
    <w:rsid w:val="00F84383"/>
    <w:rsid w:val="00F855D0"/>
    <w:rsid w:val="00F87243"/>
    <w:rsid w:val="00F90188"/>
    <w:rsid w:val="00F93412"/>
    <w:rsid w:val="00F935C1"/>
    <w:rsid w:val="00F95565"/>
    <w:rsid w:val="00F95A13"/>
    <w:rsid w:val="00F97146"/>
    <w:rsid w:val="00F97E44"/>
    <w:rsid w:val="00FA00E4"/>
    <w:rsid w:val="00FA0A43"/>
    <w:rsid w:val="00FA13A8"/>
    <w:rsid w:val="00FA24BB"/>
    <w:rsid w:val="00FA3F36"/>
    <w:rsid w:val="00FA4624"/>
    <w:rsid w:val="00FA49FB"/>
    <w:rsid w:val="00FA511A"/>
    <w:rsid w:val="00FA5D2D"/>
    <w:rsid w:val="00FA628A"/>
    <w:rsid w:val="00FA76B2"/>
    <w:rsid w:val="00FA7C4D"/>
    <w:rsid w:val="00FA7EA4"/>
    <w:rsid w:val="00FB00A7"/>
    <w:rsid w:val="00FB19DC"/>
    <w:rsid w:val="00FB45CA"/>
    <w:rsid w:val="00FB50E4"/>
    <w:rsid w:val="00FB5220"/>
    <w:rsid w:val="00FC3318"/>
    <w:rsid w:val="00FC3E2C"/>
    <w:rsid w:val="00FC55EF"/>
    <w:rsid w:val="00FC6D82"/>
    <w:rsid w:val="00FC6ECD"/>
    <w:rsid w:val="00FC7054"/>
    <w:rsid w:val="00FC79D1"/>
    <w:rsid w:val="00FC7DDF"/>
    <w:rsid w:val="00FD0753"/>
    <w:rsid w:val="00FD2230"/>
    <w:rsid w:val="00FD2307"/>
    <w:rsid w:val="00FD5F1A"/>
    <w:rsid w:val="00FD68C9"/>
    <w:rsid w:val="00FD759D"/>
    <w:rsid w:val="00FD7EF4"/>
    <w:rsid w:val="00FE2250"/>
    <w:rsid w:val="00FE2501"/>
    <w:rsid w:val="00FE2759"/>
    <w:rsid w:val="00FE428E"/>
    <w:rsid w:val="00FE4812"/>
    <w:rsid w:val="00FE5778"/>
    <w:rsid w:val="00FE5B8B"/>
    <w:rsid w:val="00FE694E"/>
    <w:rsid w:val="00FE71D3"/>
    <w:rsid w:val="00FE72D2"/>
    <w:rsid w:val="00FE7A96"/>
    <w:rsid w:val="00FF17AE"/>
    <w:rsid w:val="00FF2522"/>
    <w:rsid w:val="00FF4A8F"/>
    <w:rsid w:val="00FF4E24"/>
    <w:rsid w:val="00FF695E"/>
    <w:rsid w:val="00FF6B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C9791E"/>
  <w15:docId w15:val="{88C4BCB4-37D7-43BE-865F-EEB5479B0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A3B5E"/>
    <w:pPr>
      <w:spacing w:line="240" w:lineRule="atLeast"/>
      <w:ind w:left="1985"/>
    </w:pPr>
    <w:rPr>
      <w:rFonts w:ascii="Lucida Til Sans VL" w:hAnsi="Lucida Til Sans VL"/>
      <w:spacing w:val="4"/>
      <w:sz w:val="17"/>
      <w:lang w:eastAsia="nl-NL"/>
    </w:rPr>
  </w:style>
  <w:style w:type="paragraph" w:styleId="Kop1">
    <w:name w:val="heading 1"/>
    <w:basedOn w:val="Standaard"/>
    <w:next w:val="Standaard"/>
    <w:link w:val="Kop1Char"/>
    <w:autoRedefine/>
    <w:qFormat/>
    <w:rsid w:val="007D599C"/>
    <w:pPr>
      <w:keepNext/>
      <w:numPr>
        <w:numId w:val="3"/>
      </w:numPr>
      <w:spacing w:after="480"/>
      <w:outlineLvl w:val="0"/>
    </w:pPr>
    <w:rPr>
      <w:rFonts w:ascii="Calibri" w:hAnsi="Calibri"/>
      <w:b/>
      <w:snapToGrid w:val="0"/>
      <w:spacing w:val="0"/>
      <w:sz w:val="28"/>
      <w:szCs w:val="28"/>
    </w:rPr>
  </w:style>
  <w:style w:type="paragraph" w:styleId="Kop2">
    <w:name w:val="heading 2"/>
    <w:basedOn w:val="Standaard"/>
    <w:next w:val="Standaard"/>
    <w:link w:val="Kop2Char"/>
    <w:autoRedefine/>
    <w:qFormat/>
    <w:rsid w:val="000A792C"/>
    <w:pPr>
      <w:numPr>
        <w:ilvl w:val="1"/>
        <w:numId w:val="3"/>
      </w:numPr>
      <w:tabs>
        <w:tab w:val="left" w:pos="993"/>
        <w:tab w:val="right" w:pos="18995"/>
      </w:tabs>
      <w:suppressAutoHyphens/>
      <w:spacing w:after="240"/>
      <w:outlineLvl w:val="1"/>
    </w:pPr>
    <w:rPr>
      <w:rFonts w:ascii="Calibri" w:hAnsi="Calibri"/>
      <w:b/>
      <w:snapToGrid w:val="0"/>
      <w:spacing w:val="0"/>
      <w:sz w:val="20"/>
    </w:rPr>
  </w:style>
  <w:style w:type="paragraph" w:styleId="Kop3">
    <w:name w:val="heading 3"/>
    <w:basedOn w:val="Standaard"/>
    <w:next w:val="Standaard"/>
    <w:autoRedefine/>
    <w:qFormat/>
    <w:rsid w:val="00B62815"/>
    <w:pPr>
      <w:numPr>
        <w:ilvl w:val="2"/>
      </w:numPr>
      <w:tabs>
        <w:tab w:val="right" w:pos="18995"/>
      </w:tabs>
      <w:suppressAutoHyphens/>
      <w:spacing w:line="240" w:lineRule="auto"/>
      <w:ind w:left="1985" w:hanging="709"/>
      <w:jc w:val="both"/>
      <w:outlineLvl w:val="2"/>
    </w:pPr>
    <w:rPr>
      <w:rFonts w:ascii="Calibri" w:hAnsi="Calibri"/>
      <w:i/>
      <w:sz w:val="20"/>
      <w:lang w:eastAsia="en-US"/>
    </w:rPr>
  </w:style>
  <w:style w:type="paragraph" w:styleId="Kop4">
    <w:name w:val="heading 4"/>
    <w:basedOn w:val="Standaard"/>
    <w:next w:val="Standaard"/>
    <w:autoRedefine/>
    <w:qFormat/>
    <w:rsid w:val="0039029D"/>
    <w:pPr>
      <w:keepNext/>
      <w:spacing w:before="240" w:after="60"/>
      <w:ind w:left="709"/>
      <w:jc w:val="both"/>
      <w:outlineLvl w:val="3"/>
    </w:pPr>
    <w:rPr>
      <w:rFonts w:ascii="Calibri" w:hAnsi="Calibri"/>
      <w:bCs/>
      <w:iCs/>
      <w:sz w:val="20"/>
    </w:rPr>
  </w:style>
  <w:style w:type="paragraph" w:styleId="Kop5">
    <w:name w:val="heading 5"/>
    <w:aliases w:val="TbsKop 5"/>
    <w:basedOn w:val="Standaard"/>
    <w:next w:val="Standaard"/>
    <w:qFormat/>
    <w:rsid w:val="00B8045D"/>
    <w:pPr>
      <w:spacing w:before="240" w:after="60"/>
      <w:outlineLvl w:val="4"/>
    </w:pPr>
    <w:rPr>
      <w:b/>
      <w:bCs/>
      <w:i/>
      <w:iCs/>
      <w:sz w:val="26"/>
      <w:szCs w:val="26"/>
    </w:rPr>
  </w:style>
  <w:style w:type="paragraph" w:styleId="Kop6">
    <w:name w:val="heading 6"/>
    <w:basedOn w:val="Standaard"/>
    <w:next w:val="Standaard"/>
    <w:qFormat/>
    <w:rsid w:val="00B8045D"/>
    <w:pPr>
      <w:numPr>
        <w:ilvl w:val="5"/>
        <w:numId w:val="3"/>
      </w:numPr>
      <w:spacing w:before="240" w:after="60"/>
      <w:outlineLvl w:val="5"/>
    </w:pPr>
    <w:rPr>
      <w:b/>
      <w:bCs/>
      <w:sz w:val="22"/>
      <w:szCs w:val="22"/>
    </w:rPr>
  </w:style>
  <w:style w:type="paragraph" w:styleId="Kop7">
    <w:name w:val="heading 7"/>
    <w:aliases w:val="Tussenkop 3"/>
    <w:basedOn w:val="Standaard"/>
    <w:next w:val="Standaard"/>
    <w:qFormat/>
    <w:rsid w:val="00B8045D"/>
    <w:pPr>
      <w:tabs>
        <w:tab w:val="num" w:pos="1296"/>
      </w:tabs>
      <w:spacing w:before="240" w:after="60" w:line="240" w:lineRule="auto"/>
      <w:ind w:left="1296" w:hanging="1296"/>
      <w:jc w:val="both"/>
      <w:outlineLvl w:val="6"/>
    </w:pPr>
    <w:rPr>
      <w:rFonts w:ascii="V&amp;W Syntax (Adobe)" w:hAnsi="V&amp;W Syntax (Adobe)"/>
      <w:spacing w:val="0"/>
      <w:sz w:val="20"/>
    </w:rPr>
  </w:style>
  <w:style w:type="paragraph" w:styleId="Kop8">
    <w:name w:val="heading 8"/>
    <w:aliases w:val="Tussenkop 4"/>
    <w:basedOn w:val="Standaard"/>
    <w:next w:val="Standaard"/>
    <w:qFormat/>
    <w:rsid w:val="00B8045D"/>
    <w:pPr>
      <w:tabs>
        <w:tab w:val="num" w:pos="1440"/>
      </w:tabs>
      <w:spacing w:before="240" w:after="60" w:line="240" w:lineRule="auto"/>
      <w:ind w:left="1440" w:hanging="1440"/>
      <w:jc w:val="both"/>
      <w:outlineLvl w:val="7"/>
    </w:pPr>
    <w:rPr>
      <w:rFonts w:ascii="V&amp;W Syntax (Adobe)" w:hAnsi="V&amp;W Syntax (Adobe)"/>
      <w:i/>
      <w:spacing w:val="0"/>
      <w:sz w:val="20"/>
    </w:rPr>
  </w:style>
  <w:style w:type="paragraph" w:styleId="Kop9">
    <w:name w:val="heading 9"/>
    <w:basedOn w:val="Standaard"/>
    <w:next w:val="Standaard"/>
    <w:qFormat/>
    <w:rsid w:val="00B8045D"/>
    <w:pPr>
      <w:tabs>
        <w:tab w:val="num" w:pos="1584"/>
      </w:tabs>
      <w:spacing w:before="240" w:after="60" w:line="240" w:lineRule="auto"/>
      <w:ind w:left="1584" w:hanging="1584"/>
      <w:outlineLvl w:val="8"/>
    </w:pPr>
    <w:rPr>
      <w:rFonts w:ascii="Arial" w:hAnsi="Arial"/>
      <w:b/>
      <w:i/>
      <w:spacing w:val="0"/>
      <w:sz w:val="18"/>
      <w:szCs w:val="24"/>
      <w:lang w:bidi="he-I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sid w:val="007D599C"/>
    <w:rPr>
      <w:rFonts w:ascii="Calibri" w:hAnsi="Calibri"/>
      <w:b/>
      <w:snapToGrid w:val="0"/>
      <w:sz w:val="28"/>
      <w:szCs w:val="28"/>
      <w:lang w:eastAsia="nl-NL"/>
    </w:rPr>
  </w:style>
  <w:style w:type="character" w:customStyle="1" w:styleId="Kop2Char">
    <w:name w:val="Kop 2 Char"/>
    <w:link w:val="Kop2"/>
    <w:rsid w:val="000A792C"/>
    <w:rPr>
      <w:rFonts w:ascii="Calibri" w:hAnsi="Calibri"/>
      <w:b/>
      <w:snapToGrid w:val="0"/>
      <w:lang w:eastAsia="nl-NL"/>
    </w:rPr>
  </w:style>
  <w:style w:type="paragraph" w:styleId="Koptekst">
    <w:name w:val="header"/>
    <w:basedOn w:val="Standaard"/>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paragraph" w:customStyle="1" w:styleId="RapportReferentie">
    <w:name w:val="RapportReferentie"/>
    <w:basedOn w:val="Standaard"/>
    <w:rsid w:val="00B8045D"/>
    <w:pPr>
      <w:spacing w:line="180" w:lineRule="exact"/>
    </w:pPr>
    <w:rPr>
      <w:rFonts w:ascii="V&amp;W Syntax (Adobe)" w:hAnsi="V&amp;W Syntax (Adobe)"/>
      <w:sz w:val="16"/>
    </w:rPr>
  </w:style>
  <w:style w:type="paragraph" w:styleId="Plattetekstinspringen">
    <w:name w:val="Body Text Indent"/>
    <w:basedOn w:val="Standaard"/>
    <w:rsid w:val="00B8045D"/>
    <w:pPr>
      <w:widowControl w:val="0"/>
      <w:ind w:left="360"/>
    </w:pPr>
    <w:rPr>
      <w:rFonts w:ascii="Lucida Til VL" w:hAnsi="Lucida Til VL"/>
      <w:snapToGrid w:val="0"/>
      <w:spacing w:val="0"/>
    </w:rPr>
  </w:style>
  <w:style w:type="character" w:styleId="Hyperlink">
    <w:name w:val="Hyperlink"/>
    <w:uiPriority w:val="99"/>
    <w:rsid w:val="00B8045D"/>
    <w:rPr>
      <w:color w:val="0000FF"/>
      <w:u w:val="single"/>
    </w:rPr>
  </w:style>
  <w:style w:type="paragraph" w:customStyle="1" w:styleId="eis">
    <w:name w:val="eis"/>
    <w:next w:val="Standaard"/>
    <w:rsid w:val="00B8045D"/>
    <w:pPr>
      <w:numPr>
        <w:numId w:val="1"/>
      </w:numPr>
      <w:jc w:val="both"/>
    </w:pPr>
    <w:rPr>
      <w:rFonts w:ascii="Arial" w:hAnsi="Arial" w:cs="Arial"/>
      <w:lang w:eastAsia="nl-NL"/>
    </w:rPr>
  </w:style>
  <w:style w:type="paragraph" w:customStyle="1" w:styleId="eismetopsomming">
    <w:name w:val="eis met opsomming"/>
    <w:basedOn w:val="eis"/>
    <w:next w:val="Standaard"/>
    <w:rsid w:val="00B8045D"/>
    <w:pPr>
      <w:tabs>
        <w:tab w:val="left" w:pos="0"/>
      </w:tabs>
    </w:pPr>
    <w:rPr>
      <w:rFonts w:ascii="V&amp;W Syntax (Adobe)" w:hAnsi="V&amp;W Syntax (Adobe)"/>
    </w:rPr>
  </w:style>
  <w:style w:type="paragraph" w:styleId="Bijschrift">
    <w:name w:val="caption"/>
    <w:basedOn w:val="Standaard"/>
    <w:next w:val="Standaard"/>
    <w:link w:val="BijschriftChar"/>
    <w:qFormat/>
    <w:rsid w:val="00B8045D"/>
    <w:pPr>
      <w:spacing w:before="120" w:after="120" w:line="240" w:lineRule="auto"/>
      <w:jc w:val="both"/>
    </w:pPr>
    <w:rPr>
      <w:rFonts w:ascii="V&amp;W Syntax (Adobe)" w:hAnsi="V&amp;W Syntax (Adobe)" w:cs="Arial"/>
      <w:spacing w:val="0"/>
      <w:sz w:val="16"/>
    </w:rPr>
  </w:style>
  <w:style w:type="paragraph" w:styleId="Plattetekst">
    <w:name w:val="Body Text"/>
    <w:basedOn w:val="Standaard"/>
    <w:rsid w:val="00B8045D"/>
    <w:pPr>
      <w:spacing w:after="120"/>
    </w:pPr>
  </w:style>
  <w:style w:type="paragraph" w:customStyle="1" w:styleId="Opsomming">
    <w:name w:val="Opsomming"/>
    <w:basedOn w:val="Standaard"/>
    <w:rsid w:val="00B8045D"/>
    <w:pPr>
      <w:numPr>
        <w:numId w:val="2"/>
      </w:numPr>
    </w:pPr>
    <w:rPr>
      <w:rFonts w:ascii="V&amp;W Syntax (Adobe)" w:hAnsi="V&amp;W Syntax (Adobe)"/>
      <w:sz w:val="20"/>
    </w:rPr>
  </w:style>
  <w:style w:type="paragraph" w:styleId="Plattetekstinspringen2">
    <w:name w:val="Body Text Indent 2"/>
    <w:basedOn w:val="Standaard"/>
    <w:rsid w:val="00B8045D"/>
    <w:pPr>
      <w:spacing w:after="120" w:line="480" w:lineRule="auto"/>
      <w:ind w:left="283"/>
    </w:pPr>
  </w:style>
  <w:style w:type="paragraph" w:styleId="Plattetekstinspringen3">
    <w:name w:val="Body Text Indent 3"/>
    <w:basedOn w:val="Standaard"/>
    <w:rsid w:val="00B8045D"/>
    <w:pPr>
      <w:spacing w:after="120"/>
      <w:ind w:left="283"/>
    </w:pPr>
    <w:rPr>
      <w:sz w:val="16"/>
      <w:szCs w:val="16"/>
    </w:rPr>
  </w:style>
  <w:style w:type="paragraph" w:styleId="Plattetekst2">
    <w:name w:val="Body Text 2"/>
    <w:basedOn w:val="Standaard"/>
    <w:rsid w:val="00B8045D"/>
    <w:pPr>
      <w:spacing w:after="120" w:line="480" w:lineRule="auto"/>
    </w:pPr>
  </w:style>
  <w:style w:type="paragraph" w:customStyle="1" w:styleId="Plattetekst21">
    <w:name w:val="Platte tekst 21"/>
    <w:basedOn w:val="Standaard"/>
    <w:rsid w:val="00B8045D"/>
    <w:pPr>
      <w:widowControl w:val="0"/>
      <w:suppressLineNumbers/>
      <w:tabs>
        <w:tab w:val="left" w:pos="227"/>
        <w:tab w:val="left" w:pos="454"/>
        <w:tab w:val="left" w:pos="680"/>
        <w:tab w:val="left" w:pos="907"/>
        <w:tab w:val="left" w:pos="1474"/>
        <w:tab w:val="left" w:pos="2041"/>
        <w:tab w:val="left" w:pos="2608"/>
        <w:tab w:val="left" w:pos="3175"/>
        <w:tab w:val="left" w:pos="3742"/>
        <w:tab w:val="left" w:pos="4309"/>
        <w:tab w:val="left" w:pos="4876"/>
        <w:tab w:val="left" w:pos="5443"/>
        <w:tab w:val="left" w:pos="6010"/>
        <w:tab w:val="left" w:pos="6577"/>
        <w:tab w:val="left" w:pos="7144"/>
        <w:tab w:val="left" w:pos="7711"/>
        <w:tab w:val="left" w:pos="8278"/>
        <w:tab w:val="left" w:pos="8845"/>
      </w:tabs>
      <w:overflowPunct w:val="0"/>
      <w:autoSpaceDE w:val="0"/>
      <w:autoSpaceDN w:val="0"/>
      <w:adjustRightInd w:val="0"/>
      <w:spacing w:after="120" w:line="260" w:lineRule="exact"/>
      <w:ind w:left="283"/>
      <w:textAlignment w:val="baseline"/>
    </w:pPr>
    <w:rPr>
      <w:rFonts w:ascii="Frutiger Lt" w:hAnsi="Frutiger Lt"/>
      <w:i/>
      <w:spacing w:val="0"/>
      <w:sz w:val="19"/>
      <w:szCs w:val="24"/>
      <w:lang w:bidi="he-IL"/>
    </w:rPr>
  </w:style>
  <w:style w:type="paragraph" w:customStyle="1" w:styleId="Tussenkop">
    <w:name w:val="Tussenkop"/>
    <w:basedOn w:val="Kop3"/>
    <w:next w:val="Standaard"/>
    <w:rsid w:val="00B8045D"/>
    <w:pPr>
      <w:widowControl w:val="0"/>
      <w:suppressLineNumbers/>
      <w:overflowPunct w:val="0"/>
      <w:autoSpaceDE w:val="0"/>
      <w:autoSpaceDN w:val="0"/>
      <w:adjustRightInd w:val="0"/>
      <w:spacing w:before="260" w:line="260" w:lineRule="exact"/>
      <w:ind w:left="720" w:hanging="720"/>
      <w:textAlignment w:val="baseline"/>
      <w:outlineLvl w:val="9"/>
    </w:pPr>
    <w:rPr>
      <w:rFonts w:ascii="Frutiger Bd" w:hAnsi="Frutiger Bd"/>
      <w:spacing w:val="0"/>
      <w:szCs w:val="24"/>
      <w:lang w:bidi="he-IL"/>
    </w:rPr>
  </w:style>
  <w:style w:type="paragraph" w:styleId="Inhopg1">
    <w:name w:val="toc 1"/>
    <w:basedOn w:val="Standaard"/>
    <w:next w:val="Standaard"/>
    <w:autoRedefine/>
    <w:uiPriority w:val="39"/>
    <w:rsid w:val="007C7D5F"/>
    <w:pPr>
      <w:tabs>
        <w:tab w:val="right" w:leader="dot" w:pos="9629"/>
      </w:tabs>
      <w:spacing w:before="120" w:after="120"/>
      <w:ind w:left="1134" w:hanging="567"/>
    </w:pPr>
    <w:rPr>
      <w:rFonts w:asciiTheme="minorHAnsi" w:hAnsiTheme="minorHAnsi" w:cstheme="minorHAnsi"/>
      <w:b/>
      <w:bCs/>
      <w:caps/>
      <w:noProof/>
      <w:sz w:val="18"/>
      <w:szCs w:val="18"/>
      <w:lang w:eastAsia="en-US"/>
    </w:rPr>
  </w:style>
  <w:style w:type="paragraph" w:styleId="Inhopg2">
    <w:name w:val="toc 2"/>
    <w:basedOn w:val="Standaard"/>
    <w:next w:val="Standaard"/>
    <w:autoRedefine/>
    <w:uiPriority w:val="39"/>
    <w:rsid w:val="00C31E90"/>
    <w:pPr>
      <w:tabs>
        <w:tab w:val="right" w:leader="dot" w:pos="9629"/>
      </w:tabs>
    </w:pPr>
    <w:rPr>
      <w:smallCaps/>
    </w:rPr>
  </w:style>
  <w:style w:type="paragraph" w:customStyle="1" w:styleId="Veldlabel">
    <w:name w:val="Veldlabel"/>
    <w:basedOn w:val="Standaard"/>
    <w:rsid w:val="00B8045D"/>
    <w:pPr>
      <w:spacing w:before="60" w:after="60" w:line="240" w:lineRule="auto"/>
    </w:pPr>
    <w:rPr>
      <w:rFonts w:ascii="Arial" w:hAnsi="Arial" w:cs="Arial"/>
      <w:b/>
      <w:spacing w:val="0"/>
      <w:sz w:val="19"/>
      <w:szCs w:val="19"/>
      <w:lang w:bidi="nl-NL"/>
    </w:rPr>
  </w:style>
  <w:style w:type="paragraph" w:styleId="Plattetekst3">
    <w:name w:val="Body Text 3"/>
    <w:basedOn w:val="Standaard"/>
    <w:rsid w:val="00B8045D"/>
    <w:pPr>
      <w:spacing w:after="120"/>
    </w:pPr>
    <w:rPr>
      <w:sz w:val="16"/>
      <w:szCs w:val="16"/>
    </w:rPr>
  </w:style>
  <w:style w:type="table" w:styleId="Tabelraster">
    <w:name w:val="Table Grid"/>
    <w:basedOn w:val="Standaardtabel"/>
    <w:rsid w:val="00B8045D"/>
    <w:pPr>
      <w:tabs>
        <w:tab w:val="left" w:pos="2552"/>
      </w:tabs>
      <w:suppressAutoHyphens/>
      <w:spacing w:line="240" w:lineRule="atLeast"/>
      <w:ind w:left="1985"/>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Kop185pt">
    <w:name w:val="Opmaakprofiel Kop 1 + 85 pt"/>
    <w:basedOn w:val="Kop1"/>
    <w:link w:val="OpmaakprofielKop185ptChar"/>
    <w:rsid w:val="00B8045D"/>
    <w:pPr>
      <w:ind w:left="357" w:firstLine="1344"/>
    </w:pPr>
    <w:rPr>
      <w:bCs/>
      <w:sz w:val="17"/>
    </w:rPr>
  </w:style>
  <w:style w:type="character" w:customStyle="1" w:styleId="OpmaakprofielKop185ptChar">
    <w:name w:val="Opmaakprofiel Kop 1 + 85 pt Char"/>
    <w:link w:val="OpmaakprofielKop185pt"/>
    <w:rsid w:val="00B8045D"/>
    <w:rPr>
      <w:rFonts w:ascii="Calibri" w:hAnsi="Calibri"/>
      <w:b/>
      <w:bCs/>
      <w:snapToGrid w:val="0"/>
      <w:sz w:val="17"/>
      <w:szCs w:val="28"/>
      <w:lang w:eastAsia="nl-NL"/>
    </w:rPr>
  </w:style>
  <w:style w:type="paragraph" w:customStyle="1" w:styleId="OpmaakprofielBijschrift65pt">
    <w:name w:val="Opmaakprofiel Bijschrift + 65 pt"/>
    <w:basedOn w:val="Bijschrift"/>
    <w:link w:val="OpmaakprofielBijschrift65ptChar"/>
    <w:rsid w:val="003D76F0"/>
    <w:rPr>
      <w:rFonts w:ascii="Arial" w:hAnsi="Arial"/>
      <w:sz w:val="13"/>
    </w:rPr>
  </w:style>
  <w:style w:type="character" w:customStyle="1" w:styleId="BijschriftChar">
    <w:name w:val="Bijschrift Char"/>
    <w:link w:val="Bijschrift"/>
    <w:rsid w:val="003D76F0"/>
    <w:rPr>
      <w:rFonts w:ascii="V&amp;W Syntax (Adobe)" w:hAnsi="V&amp;W Syntax (Adobe)" w:cs="Arial"/>
      <w:sz w:val="16"/>
      <w:lang w:val="nl-NL" w:eastAsia="nl-NL" w:bidi="ar-SA"/>
    </w:rPr>
  </w:style>
  <w:style w:type="character" w:customStyle="1" w:styleId="OpmaakprofielBijschrift65ptChar">
    <w:name w:val="Opmaakprofiel Bijschrift + 65 pt Char"/>
    <w:link w:val="OpmaakprofielBijschrift65pt"/>
    <w:rsid w:val="003D76F0"/>
    <w:rPr>
      <w:rFonts w:ascii="Arial" w:hAnsi="Arial" w:cs="Arial"/>
      <w:sz w:val="13"/>
      <w:lang w:val="nl-NL" w:eastAsia="nl-NL" w:bidi="ar-SA"/>
    </w:rPr>
  </w:style>
  <w:style w:type="paragraph" w:styleId="Inhopg9">
    <w:name w:val="toc 9"/>
    <w:basedOn w:val="Standaard"/>
    <w:next w:val="Standaard"/>
    <w:semiHidden/>
    <w:rsid w:val="002B6639"/>
    <w:pPr>
      <w:tabs>
        <w:tab w:val="right" w:leader="dot" w:pos="6634"/>
      </w:tabs>
      <w:spacing w:line="260" w:lineRule="atLeast"/>
      <w:ind w:left="1520"/>
    </w:pPr>
    <w:rPr>
      <w:rFonts w:ascii="V&amp;W Syntax (Adobe)" w:hAnsi="V&amp;W Syntax (Adobe)"/>
      <w:sz w:val="20"/>
    </w:rPr>
  </w:style>
  <w:style w:type="paragraph" w:customStyle="1" w:styleId="BijlageKop2">
    <w:name w:val="BijlageKop2"/>
    <w:basedOn w:val="Kop2"/>
    <w:next w:val="Standaard"/>
    <w:rsid w:val="002B6639"/>
    <w:pPr>
      <w:keepNext/>
      <w:numPr>
        <w:ilvl w:val="2"/>
        <w:numId w:val="5"/>
      </w:numPr>
      <w:tabs>
        <w:tab w:val="clear" w:pos="993"/>
        <w:tab w:val="clear" w:pos="1080"/>
        <w:tab w:val="clear" w:pos="18995"/>
        <w:tab w:val="num" w:pos="709"/>
      </w:tabs>
      <w:suppressAutoHyphens w:val="0"/>
      <w:spacing w:before="160" w:after="260" w:line="360" w:lineRule="atLeast"/>
    </w:pPr>
    <w:rPr>
      <w:rFonts w:ascii="V&amp;W Syntax (Adobe)" w:hAnsi="V&amp;W Syntax (Adobe)"/>
      <w:snapToGrid/>
      <w:spacing w:val="2"/>
      <w:sz w:val="24"/>
    </w:rPr>
  </w:style>
  <w:style w:type="paragraph" w:customStyle="1" w:styleId="Nummering">
    <w:name w:val="Nummering"/>
    <w:basedOn w:val="Standaard"/>
    <w:rsid w:val="002B6639"/>
    <w:pPr>
      <w:spacing w:line="260" w:lineRule="atLeast"/>
      <w:ind w:left="283" w:hanging="283"/>
    </w:pPr>
    <w:rPr>
      <w:rFonts w:ascii="V&amp;W Syntax (Adobe)" w:hAnsi="V&amp;W Syntax (Adobe)"/>
      <w:sz w:val="20"/>
    </w:rPr>
  </w:style>
  <w:style w:type="paragraph" w:customStyle="1" w:styleId="Kopbijlage">
    <w:name w:val="Kopbijlage"/>
    <w:basedOn w:val="Standaard"/>
    <w:next w:val="Standaard"/>
    <w:rsid w:val="002B6639"/>
    <w:pPr>
      <w:pageBreakBefore/>
      <w:numPr>
        <w:numId w:val="5"/>
      </w:numPr>
      <w:tabs>
        <w:tab w:val="left" w:pos="1276"/>
      </w:tabs>
      <w:spacing w:after="240" w:line="360" w:lineRule="exact"/>
      <w:ind w:left="1276" w:hanging="1276"/>
    </w:pPr>
    <w:rPr>
      <w:rFonts w:ascii="V&amp;W Syntax (Adobe)" w:hAnsi="V&amp;W Syntax (Adobe)"/>
      <w:b/>
      <w:spacing w:val="0"/>
      <w:sz w:val="24"/>
    </w:rPr>
  </w:style>
  <w:style w:type="paragraph" w:customStyle="1" w:styleId="bullets">
    <w:name w:val="bullets"/>
    <w:basedOn w:val="Standaard"/>
    <w:rsid w:val="00E016AF"/>
    <w:pPr>
      <w:numPr>
        <w:numId w:val="6"/>
      </w:numPr>
      <w:spacing w:line="260" w:lineRule="atLeast"/>
    </w:pPr>
    <w:rPr>
      <w:rFonts w:ascii="V&amp;W Syntax (Adobe)" w:hAnsi="V&amp;W Syntax (Adobe)"/>
      <w:sz w:val="20"/>
    </w:rPr>
  </w:style>
  <w:style w:type="character" w:styleId="Verwijzingopmerking">
    <w:name w:val="annotation reference"/>
    <w:rsid w:val="00141C9B"/>
    <w:rPr>
      <w:sz w:val="16"/>
      <w:szCs w:val="16"/>
    </w:rPr>
  </w:style>
  <w:style w:type="paragraph" w:styleId="Tekstopmerking">
    <w:name w:val="annotation text"/>
    <w:basedOn w:val="Standaard"/>
    <w:link w:val="TekstopmerkingChar"/>
    <w:uiPriority w:val="99"/>
    <w:semiHidden/>
    <w:rsid w:val="00141C9B"/>
    <w:rPr>
      <w:sz w:val="20"/>
    </w:rPr>
  </w:style>
  <w:style w:type="paragraph" w:styleId="Onderwerpvanopmerking">
    <w:name w:val="annotation subject"/>
    <w:basedOn w:val="Tekstopmerking"/>
    <w:next w:val="Tekstopmerking"/>
    <w:semiHidden/>
    <w:rsid w:val="00141C9B"/>
    <w:rPr>
      <w:b/>
      <w:bCs/>
    </w:rPr>
  </w:style>
  <w:style w:type="paragraph" w:styleId="Ballontekst">
    <w:name w:val="Balloon Text"/>
    <w:basedOn w:val="Standaard"/>
    <w:semiHidden/>
    <w:rsid w:val="00141C9B"/>
    <w:rPr>
      <w:rFonts w:ascii="Tahoma" w:hAnsi="Tahoma" w:cs="Tahoma"/>
      <w:sz w:val="16"/>
      <w:szCs w:val="16"/>
    </w:rPr>
  </w:style>
  <w:style w:type="paragraph" w:customStyle="1" w:styleId="Kpp2">
    <w:name w:val="Kpp2"/>
    <w:basedOn w:val="Standaard"/>
    <w:rsid w:val="00AB4372"/>
    <w:rPr>
      <w:i/>
    </w:rPr>
  </w:style>
  <w:style w:type="paragraph" w:styleId="Voetnoottekst">
    <w:name w:val="footnote text"/>
    <w:basedOn w:val="Standaard"/>
    <w:semiHidden/>
    <w:rsid w:val="000C471A"/>
    <w:rPr>
      <w:sz w:val="20"/>
    </w:rPr>
  </w:style>
  <w:style w:type="character" w:styleId="Voetnootmarkering">
    <w:name w:val="footnote reference"/>
    <w:semiHidden/>
    <w:rsid w:val="000C471A"/>
    <w:rPr>
      <w:vertAlign w:val="superscript"/>
    </w:rPr>
  </w:style>
  <w:style w:type="paragraph" w:customStyle="1" w:styleId="Lijstalinea1">
    <w:name w:val="Lijstalinea1"/>
    <w:basedOn w:val="Standaard"/>
    <w:rsid w:val="0069122D"/>
    <w:pPr>
      <w:ind w:left="720"/>
      <w:contextualSpacing/>
    </w:pPr>
    <w:rPr>
      <w:rFonts w:eastAsia="Calibri"/>
    </w:rPr>
  </w:style>
  <w:style w:type="character" w:customStyle="1" w:styleId="CharChar">
    <w:name w:val="Char Char"/>
    <w:locked/>
    <w:rsid w:val="0069122D"/>
    <w:rPr>
      <w:rFonts w:ascii="Lucida Til Sans VL" w:hAnsi="Lucida Til Sans VL"/>
      <w:bCs/>
      <w:sz w:val="13"/>
      <w:lang w:val="nl-NL" w:eastAsia="nl-NL" w:bidi="ar-SA"/>
    </w:rPr>
  </w:style>
  <w:style w:type="paragraph" w:styleId="Revisie">
    <w:name w:val="Revision"/>
    <w:hidden/>
    <w:uiPriority w:val="99"/>
    <w:semiHidden/>
    <w:rsid w:val="002E4D1A"/>
    <w:rPr>
      <w:rFonts w:ascii="Lucida Til Sans VL" w:hAnsi="Lucida Til Sans VL"/>
      <w:spacing w:val="4"/>
      <w:sz w:val="17"/>
      <w:lang w:eastAsia="nl-NL"/>
    </w:rPr>
  </w:style>
  <w:style w:type="paragraph" w:customStyle="1" w:styleId="Default">
    <w:name w:val="Default"/>
    <w:rsid w:val="00F8398E"/>
    <w:pPr>
      <w:autoSpaceDE w:val="0"/>
      <w:autoSpaceDN w:val="0"/>
      <w:adjustRightInd w:val="0"/>
    </w:pPr>
    <w:rPr>
      <w:rFonts w:ascii="Arial" w:hAnsi="Arial" w:cs="Arial"/>
      <w:color w:val="000000"/>
      <w:sz w:val="24"/>
      <w:szCs w:val="24"/>
      <w:lang w:eastAsia="nl-NL"/>
    </w:rPr>
  </w:style>
  <w:style w:type="paragraph" w:styleId="Lijstalinea">
    <w:name w:val="List Paragraph"/>
    <w:aliases w:val="Reference List,DVT lijst,3 *-,opsomming 1,2"/>
    <w:basedOn w:val="Standaard"/>
    <w:link w:val="LijstalineaChar"/>
    <w:uiPriority w:val="34"/>
    <w:qFormat/>
    <w:rsid w:val="005F080B"/>
    <w:pPr>
      <w:ind w:left="708"/>
    </w:pPr>
  </w:style>
  <w:style w:type="character" w:customStyle="1" w:styleId="VoettekstChar">
    <w:name w:val="Voettekst Char"/>
    <w:link w:val="Voettekst"/>
    <w:uiPriority w:val="99"/>
    <w:rsid w:val="003C6AD2"/>
    <w:rPr>
      <w:rFonts w:ascii="Lucida Til Sans VL" w:hAnsi="Lucida Til Sans VL"/>
      <w:spacing w:val="4"/>
      <w:sz w:val="17"/>
    </w:rPr>
  </w:style>
  <w:style w:type="paragraph" w:styleId="Kopvaninhoudsopgave">
    <w:name w:val="TOC Heading"/>
    <w:basedOn w:val="Kop1"/>
    <w:next w:val="Standaard"/>
    <w:uiPriority w:val="39"/>
    <w:semiHidden/>
    <w:unhideWhenUsed/>
    <w:qFormat/>
    <w:rsid w:val="00C13F3F"/>
    <w:pPr>
      <w:keepLines/>
      <w:numPr>
        <w:numId w:val="0"/>
      </w:numPr>
      <w:spacing w:before="480" w:after="0" w:line="276" w:lineRule="auto"/>
      <w:outlineLvl w:val="9"/>
    </w:pPr>
    <w:rPr>
      <w:rFonts w:ascii="Cambria" w:hAnsi="Cambria"/>
      <w:bCs/>
      <w:snapToGrid/>
      <w:color w:val="365F91"/>
    </w:rPr>
  </w:style>
  <w:style w:type="paragraph" w:styleId="Inhopg3">
    <w:name w:val="toc 3"/>
    <w:basedOn w:val="Standaard"/>
    <w:next w:val="Standaard"/>
    <w:autoRedefine/>
    <w:uiPriority w:val="39"/>
    <w:rsid w:val="002F3852"/>
    <w:pPr>
      <w:tabs>
        <w:tab w:val="right" w:leader="dot" w:pos="9061"/>
      </w:tabs>
      <w:ind w:left="1440"/>
    </w:pPr>
  </w:style>
  <w:style w:type="character" w:customStyle="1" w:styleId="TekstopmerkingChar">
    <w:name w:val="Tekst opmerking Char"/>
    <w:basedOn w:val="Standaardalinea-lettertype"/>
    <w:link w:val="Tekstopmerking"/>
    <w:uiPriority w:val="99"/>
    <w:semiHidden/>
    <w:rsid w:val="00DA5423"/>
    <w:rPr>
      <w:rFonts w:ascii="Lucida Til Sans VL" w:hAnsi="Lucida Til Sans VL"/>
      <w:spacing w:val="4"/>
      <w:lang w:eastAsia="nl-NL"/>
    </w:rPr>
  </w:style>
  <w:style w:type="table" w:customStyle="1" w:styleId="Tabelraster1">
    <w:name w:val="Tabelraster1"/>
    <w:basedOn w:val="Standaardtabel"/>
    <w:next w:val="Tabelraster"/>
    <w:uiPriority w:val="59"/>
    <w:rsid w:val="00C9143D"/>
    <w:rPr>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aliases w:val="Reference List Char,DVT lijst Char,3 *- Char,opsomming 1 Char,2 Char"/>
    <w:link w:val="Lijstalinea"/>
    <w:uiPriority w:val="34"/>
    <w:rsid w:val="009F6479"/>
    <w:rPr>
      <w:rFonts w:ascii="Lucida Til Sans VL" w:hAnsi="Lucida Til Sans VL"/>
      <w:spacing w:val="4"/>
      <w:sz w:val="17"/>
      <w:lang w:eastAsia="nl-NL"/>
    </w:rPr>
  </w:style>
  <w:style w:type="character" w:styleId="Onopgelostemelding">
    <w:name w:val="Unresolved Mention"/>
    <w:basedOn w:val="Standaardalinea-lettertype"/>
    <w:uiPriority w:val="99"/>
    <w:semiHidden/>
    <w:unhideWhenUsed/>
    <w:rsid w:val="00F64FA3"/>
    <w:rPr>
      <w:color w:val="605E5C"/>
      <w:shd w:val="clear" w:color="auto" w:fill="E1DFDD"/>
    </w:rPr>
  </w:style>
  <w:style w:type="character" w:styleId="Nadruk">
    <w:name w:val="Emphasis"/>
    <w:basedOn w:val="Standaardalinea-lettertype"/>
    <w:uiPriority w:val="20"/>
    <w:qFormat/>
    <w:rsid w:val="006B1434"/>
    <w:rPr>
      <w:i/>
      <w:iCs/>
    </w:rPr>
  </w:style>
  <w:style w:type="character" w:customStyle="1" w:styleId="cf01">
    <w:name w:val="cf01"/>
    <w:basedOn w:val="Standaardalinea-lettertype"/>
    <w:rsid w:val="00246AAF"/>
    <w:rPr>
      <w:rFonts w:ascii="Segoe UI" w:hAnsi="Segoe UI" w:cs="Segoe UI" w:hint="default"/>
      <w:sz w:val="18"/>
      <w:szCs w:val="18"/>
    </w:rPr>
  </w:style>
  <w:style w:type="paragraph" w:styleId="Normaalweb">
    <w:name w:val="Normal (Web)"/>
    <w:basedOn w:val="Standaard"/>
    <w:uiPriority w:val="99"/>
    <w:unhideWhenUsed/>
    <w:rsid w:val="00246AAF"/>
    <w:pPr>
      <w:spacing w:before="100" w:beforeAutospacing="1" w:after="100" w:afterAutospacing="1" w:line="240" w:lineRule="auto"/>
      <w:ind w:left="0"/>
    </w:pPr>
    <w:rPr>
      <w:rFonts w:ascii="Times New Roman" w:hAnsi="Times New Roman"/>
      <w:spacing w:val="0"/>
      <w:sz w:val="24"/>
      <w:szCs w:val="24"/>
    </w:rPr>
  </w:style>
  <w:style w:type="character" w:styleId="Tekstvantijdelijkeaanduiding">
    <w:name w:val="Placeholder Text"/>
    <w:basedOn w:val="Standaardalinea-lettertype"/>
    <w:uiPriority w:val="99"/>
    <w:semiHidden/>
    <w:rsid w:val="00246AAF"/>
    <w:rPr>
      <w:color w:val="808080"/>
    </w:rPr>
  </w:style>
  <w:style w:type="table" w:customStyle="1" w:styleId="Tabelraster3">
    <w:name w:val="Tabelraster3"/>
    <w:basedOn w:val="Standaardtabel"/>
    <w:next w:val="Tabelraster"/>
    <w:uiPriority w:val="39"/>
    <w:rsid w:val="00246AAF"/>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uiPriority w:val="1"/>
    <w:qFormat/>
    <w:rsid w:val="00714153"/>
    <w:rPr>
      <w:rFonts w:asciiTheme="minorHAnsi" w:eastAsiaTheme="minorHAnsi"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15817">
      <w:bodyDiv w:val="1"/>
      <w:marLeft w:val="0"/>
      <w:marRight w:val="0"/>
      <w:marTop w:val="0"/>
      <w:marBottom w:val="0"/>
      <w:divBdr>
        <w:top w:val="none" w:sz="0" w:space="0" w:color="auto"/>
        <w:left w:val="none" w:sz="0" w:space="0" w:color="auto"/>
        <w:bottom w:val="none" w:sz="0" w:space="0" w:color="auto"/>
        <w:right w:val="none" w:sz="0" w:space="0" w:color="auto"/>
      </w:divBdr>
      <w:divsChild>
        <w:div w:id="1770199959">
          <w:marLeft w:val="0"/>
          <w:marRight w:val="0"/>
          <w:marTop w:val="0"/>
          <w:marBottom w:val="0"/>
          <w:divBdr>
            <w:top w:val="none" w:sz="0" w:space="0" w:color="auto"/>
            <w:left w:val="none" w:sz="0" w:space="0" w:color="auto"/>
            <w:bottom w:val="none" w:sz="0" w:space="0" w:color="auto"/>
            <w:right w:val="none" w:sz="0" w:space="0" w:color="auto"/>
          </w:divBdr>
          <w:divsChild>
            <w:div w:id="376514025">
              <w:marLeft w:val="0"/>
              <w:marRight w:val="0"/>
              <w:marTop w:val="0"/>
              <w:marBottom w:val="0"/>
              <w:divBdr>
                <w:top w:val="none" w:sz="0" w:space="0" w:color="auto"/>
                <w:left w:val="none" w:sz="0" w:space="0" w:color="auto"/>
                <w:bottom w:val="none" w:sz="0" w:space="0" w:color="auto"/>
                <w:right w:val="none" w:sz="0" w:space="0" w:color="auto"/>
              </w:divBdr>
              <w:divsChild>
                <w:div w:id="1710378023">
                  <w:marLeft w:val="0"/>
                  <w:marRight w:val="0"/>
                  <w:marTop w:val="0"/>
                  <w:marBottom w:val="0"/>
                  <w:divBdr>
                    <w:top w:val="none" w:sz="0" w:space="0" w:color="auto"/>
                    <w:left w:val="none" w:sz="0" w:space="0" w:color="auto"/>
                    <w:bottom w:val="none" w:sz="0" w:space="0" w:color="auto"/>
                    <w:right w:val="none" w:sz="0" w:space="0" w:color="auto"/>
                  </w:divBdr>
                  <w:divsChild>
                    <w:div w:id="208031535">
                      <w:marLeft w:val="0"/>
                      <w:marRight w:val="0"/>
                      <w:marTop w:val="0"/>
                      <w:marBottom w:val="0"/>
                      <w:divBdr>
                        <w:top w:val="single" w:sz="6" w:space="8" w:color="DFDFDF"/>
                        <w:left w:val="single" w:sz="6" w:space="8" w:color="DFDFDF"/>
                        <w:bottom w:val="single" w:sz="6" w:space="8" w:color="DFDFDF"/>
                        <w:right w:val="single" w:sz="6" w:space="8" w:color="CFCFCF"/>
                      </w:divBdr>
                      <w:divsChild>
                        <w:div w:id="812453068">
                          <w:marLeft w:val="0"/>
                          <w:marRight w:val="0"/>
                          <w:marTop w:val="0"/>
                          <w:marBottom w:val="0"/>
                          <w:divBdr>
                            <w:top w:val="none" w:sz="0" w:space="0" w:color="auto"/>
                            <w:left w:val="none" w:sz="0" w:space="0" w:color="auto"/>
                            <w:bottom w:val="none" w:sz="0" w:space="0" w:color="auto"/>
                            <w:right w:val="none" w:sz="0" w:space="0" w:color="auto"/>
                          </w:divBdr>
                          <w:divsChild>
                            <w:div w:id="2056540177">
                              <w:marLeft w:val="0"/>
                              <w:marRight w:val="0"/>
                              <w:marTop w:val="0"/>
                              <w:marBottom w:val="0"/>
                              <w:divBdr>
                                <w:top w:val="none" w:sz="0" w:space="0" w:color="auto"/>
                                <w:left w:val="none" w:sz="0" w:space="0" w:color="auto"/>
                                <w:bottom w:val="none" w:sz="0" w:space="0" w:color="auto"/>
                                <w:right w:val="none" w:sz="0" w:space="0" w:color="auto"/>
                              </w:divBdr>
                              <w:divsChild>
                                <w:div w:id="1237669297">
                                  <w:marLeft w:val="150"/>
                                  <w:marRight w:val="150"/>
                                  <w:marTop w:val="0"/>
                                  <w:marBottom w:val="0"/>
                                  <w:divBdr>
                                    <w:top w:val="single" w:sz="6" w:space="8" w:color="CCCCCC"/>
                                    <w:left w:val="single" w:sz="6" w:space="8" w:color="CCCCCC"/>
                                    <w:bottom w:val="single" w:sz="6" w:space="8" w:color="CCCCCC"/>
                                    <w:right w:val="single" w:sz="6" w:space="8" w:color="CCCCCC"/>
                                  </w:divBdr>
                                  <w:divsChild>
                                    <w:div w:id="17970915">
                                      <w:marLeft w:val="0"/>
                                      <w:marRight w:val="0"/>
                                      <w:marTop w:val="0"/>
                                      <w:marBottom w:val="0"/>
                                      <w:divBdr>
                                        <w:top w:val="none" w:sz="0" w:space="0" w:color="auto"/>
                                        <w:left w:val="none" w:sz="0" w:space="0" w:color="auto"/>
                                        <w:bottom w:val="none" w:sz="0" w:space="0" w:color="auto"/>
                                        <w:right w:val="none" w:sz="0" w:space="0" w:color="auto"/>
                                      </w:divBdr>
                                      <w:divsChild>
                                        <w:div w:id="100016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329490">
      <w:bodyDiv w:val="1"/>
      <w:marLeft w:val="0"/>
      <w:marRight w:val="0"/>
      <w:marTop w:val="0"/>
      <w:marBottom w:val="0"/>
      <w:divBdr>
        <w:top w:val="none" w:sz="0" w:space="0" w:color="auto"/>
        <w:left w:val="none" w:sz="0" w:space="0" w:color="auto"/>
        <w:bottom w:val="none" w:sz="0" w:space="0" w:color="auto"/>
        <w:right w:val="none" w:sz="0" w:space="0" w:color="auto"/>
      </w:divBdr>
    </w:div>
    <w:div w:id="197740281">
      <w:bodyDiv w:val="1"/>
      <w:marLeft w:val="0"/>
      <w:marRight w:val="0"/>
      <w:marTop w:val="0"/>
      <w:marBottom w:val="0"/>
      <w:divBdr>
        <w:top w:val="none" w:sz="0" w:space="0" w:color="auto"/>
        <w:left w:val="none" w:sz="0" w:space="0" w:color="auto"/>
        <w:bottom w:val="none" w:sz="0" w:space="0" w:color="auto"/>
        <w:right w:val="none" w:sz="0" w:space="0" w:color="auto"/>
      </w:divBdr>
    </w:div>
    <w:div w:id="478767946">
      <w:bodyDiv w:val="1"/>
      <w:marLeft w:val="0"/>
      <w:marRight w:val="0"/>
      <w:marTop w:val="0"/>
      <w:marBottom w:val="0"/>
      <w:divBdr>
        <w:top w:val="none" w:sz="0" w:space="0" w:color="auto"/>
        <w:left w:val="none" w:sz="0" w:space="0" w:color="auto"/>
        <w:bottom w:val="none" w:sz="0" w:space="0" w:color="auto"/>
        <w:right w:val="none" w:sz="0" w:space="0" w:color="auto"/>
      </w:divBdr>
    </w:div>
    <w:div w:id="505747436">
      <w:bodyDiv w:val="1"/>
      <w:marLeft w:val="0"/>
      <w:marRight w:val="0"/>
      <w:marTop w:val="0"/>
      <w:marBottom w:val="0"/>
      <w:divBdr>
        <w:top w:val="none" w:sz="0" w:space="0" w:color="auto"/>
        <w:left w:val="none" w:sz="0" w:space="0" w:color="auto"/>
        <w:bottom w:val="none" w:sz="0" w:space="0" w:color="auto"/>
        <w:right w:val="none" w:sz="0" w:space="0" w:color="auto"/>
      </w:divBdr>
      <w:divsChild>
        <w:div w:id="2082016875">
          <w:marLeft w:val="0"/>
          <w:marRight w:val="0"/>
          <w:marTop w:val="0"/>
          <w:marBottom w:val="0"/>
          <w:divBdr>
            <w:top w:val="none" w:sz="0" w:space="0" w:color="auto"/>
            <w:left w:val="none" w:sz="0" w:space="0" w:color="auto"/>
            <w:bottom w:val="none" w:sz="0" w:space="0" w:color="auto"/>
            <w:right w:val="none" w:sz="0" w:space="0" w:color="auto"/>
          </w:divBdr>
          <w:divsChild>
            <w:div w:id="2023505370">
              <w:marLeft w:val="0"/>
              <w:marRight w:val="0"/>
              <w:marTop w:val="0"/>
              <w:marBottom w:val="0"/>
              <w:divBdr>
                <w:top w:val="none" w:sz="0" w:space="0" w:color="auto"/>
                <w:left w:val="none" w:sz="0" w:space="0" w:color="auto"/>
                <w:bottom w:val="none" w:sz="0" w:space="0" w:color="auto"/>
                <w:right w:val="none" w:sz="0" w:space="0" w:color="auto"/>
              </w:divBdr>
              <w:divsChild>
                <w:div w:id="1876235092">
                  <w:marLeft w:val="0"/>
                  <w:marRight w:val="0"/>
                  <w:marTop w:val="0"/>
                  <w:marBottom w:val="0"/>
                  <w:divBdr>
                    <w:top w:val="none" w:sz="0" w:space="0" w:color="auto"/>
                    <w:left w:val="none" w:sz="0" w:space="0" w:color="auto"/>
                    <w:bottom w:val="none" w:sz="0" w:space="0" w:color="auto"/>
                    <w:right w:val="none" w:sz="0" w:space="0" w:color="auto"/>
                  </w:divBdr>
                  <w:divsChild>
                    <w:div w:id="1103839226">
                      <w:marLeft w:val="0"/>
                      <w:marRight w:val="0"/>
                      <w:marTop w:val="0"/>
                      <w:marBottom w:val="0"/>
                      <w:divBdr>
                        <w:top w:val="single" w:sz="6" w:space="8" w:color="DFDFDF"/>
                        <w:left w:val="single" w:sz="6" w:space="8" w:color="DFDFDF"/>
                        <w:bottom w:val="single" w:sz="6" w:space="8" w:color="DFDFDF"/>
                        <w:right w:val="single" w:sz="6" w:space="8" w:color="CFCFCF"/>
                      </w:divBdr>
                      <w:divsChild>
                        <w:div w:id="57021223">
                          <w:marLeft w:val="0"/>
                          <w:marRight w:val="0"/>
                          <w:marTop w:val="0"/>
                          <w:marBottom w:val="0"/>
                          <w:divBdr>
                            <w:top w:val="none" w:sz="0" w:space="0" w:color="auto"/>
                            <w:left w:val="none" w:sz="0" w:space="0" w:color="auto"/>
                            <w:bottom w:val="none" w:sz="0" w:space="0" w:color="auto"/>
                            <w:right w:val="none" w:sz="0" w:space="0" w:color="auto"/>
                          </w:divBdr>
                          <w:divsChild>
                            <w:div w:id="1129139">
                              <w:marLeft w:val="0"/>
                              <w:marRight w:val="0"/>
                              <w:marTop w:val="0"/>
                              <w:marBottom w:val="0"/>
                              <w:divBdr>
                                <w:top w:val="none" w:sz="0" w:space="0" w:color="auto"/>
                                <w:left w:val="none" w:sz="0" w:space="0" w:color="auto"/>
                                <w:bottom w:val="none" w:sz="0" w:space="0" w:color="auto"/>
                                <w:right w:val="none" w:sz="0" w:space="0" w:color="auto"/>
                              </w:divBdr>
                              <w:divsChild>
                                <w:div w:id="757756449">
                                  <w:marLeft w:val="150"/>
                                  <w:marRight w:val="150"/>
                                  <w:marTop w:val="0"/>
                                  <w:marBottom w:val="0"/>
                                  <w:divBdr>
                                    <w:top w:val="single" w:sz="6" w:space="8" w:color="CCCCCC"/>
                                    <w:left w:val="single" w:sz="6" w:space="8" w:color="CCCCCC"/>
                                    <w:bottom w:val="single" w:sz="6" w:space="8" w:color="CCCCCC"/>
                                    <w:right w:val="single" w:sz="6" w:space="8" w:color="CCCCCC"/>
                                  </w:divBdr>
                                  <w:divsChild>
                                    <w:div w:id="297882451">
                                      <w:marLeft w:val="0"/>
                                      <w:marRight w:val="0"/>
                                      <w:marTop w:val="0"/>
                                      <w:marBottom w:val="0"/>
                                      <w:divBdr>
                                        <w:top w:val="none" w:sz="0" w:space="0" w:color="auto"/>
                                        <w:left w:val="none" w:sz="0" w:space="0" w:color="auto"/>
                                        <w:bottom w:val="none" w:sz="0" w:space="0" w:color="auto"/>
                                        <w:right w:val="none" w:sz="0" w:space="0" w:color="auto"/>
                                      </w:divBdr>
                                      <w:divsChild>
                                        <w:div w:id="103430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9539397">
      <w:bodyDiv w:val="1"/>
      <w:marLeft w:val="0"/>
      <w:marRight w:val="0"/>
      <w:marTop w:val="0"/>
      <w:marBottom w:val="0"/>
      <w:divBdr>
        <w:top w:val="none" w:sz="0" w:space="0" w:color="auto"/>
        <w:left w:val="none" w:sz="0" w:space="0" w:color="auto"/>
        <w:bottom w:val="none" w:sz="0" w:space="0" w:color="auto"/>
        <w:right w:val="none" w:sz="0" w:space="0" w:color="auto"/>
      </w:divBdr>
    </w:div>
    <w:div w:id="594483576">
      <w:bodyDiv w:val="1"/>
      <w:marLeft w:val="0"/>
      <w:marRight w:val="0"/>
      <w:marTop w:val="0"/>
      <w:marBottom w:val="0"/>
      <w:divBdr>
        <w:top w:val="none" w:sz="0" w:space="0" w:color="auto"/>
        <w:left w:val="none" w:sz="0" w:space="0" w:color="auto"/>
        <w:bottom w:val="none" w:sz="0" w:space="0" w:color="auto"/>
        <w:right w:val="none" w:sz="0" w:space="0" w:color="auto"/>
      </w:divBdr>
    </w:div>
    <w:div w:id="658463601">
      <w:bodyDiv w:val="1"/>
      <w:marLeft w:val="0"/>
      <w:marRight w:val="0"/>
      <w:marTop w:val="0"/>
      <w:marBottom w:val="0"/>
      <w:divBdr>
        <w:top w:val="none" w:sz="0" w:space="0" w:color="auto"/>
        <w:left w:val="none" w:sz="0" w:space="0" w:color="auto"/>
        <w:bottom w:val="none" w:sz="0" w:space="0" w:color="auto"/>
        <w:right w:val="none" w:sz="0" w:space="0" w:color="auto"/>
      </w:divBdr>
    </w:div>
    <w:div w:id="997998958">
      <w:bodyDiv w:val="1"/>
      <w:marLeft w:val="0"/>
      <w:marRight w:val="0"/>
      <w:marTop w:val="0"/>
      <w:marBottom w:val="0"/>
      <w:divBdr>
        <w:top w:val="none" w:sz="0" w:space="0" w:color="auto"/>
        <w:left w:val="none" w:sz="0" w:space="0" w:color="auto"/>
        <w:bottom w:val="none" w:sz="0" w:space="0" w:color="auto"/>
        <w:right w:val="none" w:sz="0" w:space="0" w:color="auto"/>
      </w:divBdr>
    </w:div>
    <w:div w:id="1080058004">
      <w:bodyDiv w:val="1"/>
      <w:marLeft w:val="0"/>
      <w:marRight w:val="0"/>
      <w:marTop w:val="0"/>
      <w:marBottom w:val="0"/>
      <w:divBdr>
        <w:top w:val="none" w:sz="0" w:space="0" w:color="auto"/>
        <w:left w:val="none" w:sz="0" w:space="0" w:color="auto"/>
        <w:bottom w:val="none" w:sz="0" w:space="0" w:color="auto"/>
        <w:right w:val="none" w:sz="0" w:space="0" w:color="auto"/>
      </w:divBdr>
    </w:div>
    <w:div w:id="1398478527">
      <w:bodyDiv w:val="1"/>
      <w:marLeft w:val="0"/>
      <w:marRight w:val="0"/>
      <w:marTop w:val="0"/>
      <w:marBottom w:val="0"/>
      <w:divBdr>
        <w:top w:val="none" w:sz="0" w:space="0" w:color="auto"/>
        <w:left w:val="none" w:sz="0" w:space="0" w:color="auto"/>
        <w:bottom w:val="none" w:sz="0" w:space="0" w:color="auto"/>
        <w:right w:val="none" w:sz="0" w:space="0" w:color="auto"/>
      </w:divBdr>
      <w:divsChild>
        <w:div w:id="320348665">
          <w:marLeft w:val="0"/>
          <w:marRight w:val="0"/>
          <w:marTop w:val="0"/>
          <w:marBottom w:val="0"/>
          <w:divBdr>
            <w:top w:val="none" w:sz="0" w:space="0" w:color="auto"/>
            <w:left w:val="none" w:sz="0" w:space="0" w:color="auto"/>
            <w:bottom w:val="none" w:sz="0" w:space="0" w:color="auto"/>
            <w:right w:val="none" w:sz="0" w:space="0" w:color="auto"/>
          </w:divBdr>
          <w:divsChild>
            <w:div w:id="858587744">
              <w:marLeft w:val="0"/>
              <w:marRight w:val="0"/>
              <w:marTop w:val="0"/>
              <w:marBottom w:val="0"/>
              <w:divBdr>
                <w:top w:val="none" w:sz="0" w:space="0" w:color="auto"/>
                <w:left w:val="none" w:sz="0" w:space="0" w:color="auto"/>
                <w:bottom w:val="none" w:sz="0" w:space="0" w:color="auto"/>
                <w:right w:val="none" w:sz="0" w:space="0" w:color="auto"/>
              </w:divBdr>
              <w:divsChild>
                <w:div w:id="547761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973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SJABLOON\blanco"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15D5A9AE3DF6246BD386C33CB842FE4" ma:contentTypeVersion="29" ma:contentTypeDescription="Een nieuw document maken." ma:contentTypeScope="" ma:versionID="76681c62a12e6475b367f194bccf8877">
  <xsd:schema xmlns:xsd="http://www.w3.org/2001/XMLSchema" xmlns:xs="http://www.w3.org/2001/XMLSchema" xmlns:p="http://schemas.microsoft.com/office/2006/metadata/properties" xmlns:ns2="968092ac-094d-4b25-8875-bf4b9d8d8c13" xmlns:ns3="a0cf0202-a5c5-484a-8f56-a5c31f00845a" xmlns:ns4="f7f8b349-3925-43c0-afb0-a9f218744f17" targetNamespace="http://schemas.microsoft.com/office/2006/metadata/properties" ma:root="true" ma:fieldsID="6bed846ccdd0c447033635c36d135887" ns2:_="" ns3:_="" ns4:_="">
    <xsd:import namespace="968092ac-094d-4b25-8875-bf4b9d8d8c13"/>
    <xsd:import namespace="a0cf0202-a5c5-484a-8f56-a5c31f00845a"/>
    <xsd:import namespace="f7f8b349-3925-43c0-afb0-a9f218744f17"/>
    <xsd:element name="properties">
      <xsd:complexType>
        <xsd:sequence>
          <xsd:element name="documentManagement">
            <xsd:complexType>
              <xsd:all>
                <xsd:element ref="ns2:TaxCatchAll" minOccurs="0"/>
                <xsd:element ref="ns3:SharedWithUsers" minOccurs="0"/>
                <xsd:element ref="ns3:SharedWithDetails" minOccurs="0"/>
                <xsd:element ref="ns4:h2344027f68a4e9eb4a04d2b019ff848" minOccurs="0"/>
                <xsd:element ref="ns4:MediaServiceMetadata" minOccurs="0"/>
                <xsd:element ref="ns4:MediaServiceFastMetadata" minOccurs="0"/>
                <xsd:element ref="ns4:MediaServiceObjectDetectorVersions" minOccurs="0"/>
                <xsd:element ref="ns4:MediaServiceGenerationTime" minOccurs="0"/>
                <xsd:element ref="ns4:MediaServiceEventHashCode" minOccurs="0"/>
                <xsd:element ref="ns4:MediaLengthInSeconds" minOccurs="0"/>
                <xsd:element ref="ns4:MediaServiceDateTaken" minOccurs="0"/>
                <xsd:element ref="ns4:lcf76f155ced4ddcb4097134ff3c332f" minOccurs="0"/>
                <xsd:element ref="ns4:MediaServiceOCR"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8092ac-094d-4b25-8875-bf4b9d8d8c13"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567f66d7-f626-4620-9924-d3adaa5c29d3}" ma:internalName="TaxCatchAll" ma:showField="CatchAllData" ma:web="968092ac-094d-4b25-8875-bf4b9d8d8c1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cf0202-a5c5-484a-8f56-a5c31f00845a"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f8b349-3925-43c0-afb0-a9f218744f17" elementFormDefault="qualified">
    <xsd:import namespace="http://schemas.microsoft.com/office/2006/documentManagement/types"/>
    <xsd:import namespace="http://schemas.microsoft.com/office/infopath/2007/PartnerControls"/>
    <xsd:element name="h2344027f68a4e9eb4a04d2b019ff848" ma:index="12" nillable="true" ma:taxonomy="true" ma:internalName="h2344027f68a4e9eb4a04d2b019ff848" ma:taxonomyFieldName="Afdeling" ma:displayName="Afdeling" ma:default="3;#JUR|c13dae60-aece-4cd4-a722-d80de7d0f43c" ma:fieldId="{12344027-f68a-4e9e-b4a0-4d2b019ff848}" ma:sspId="2da67cf7-fe4b-4a66-9a0d-a2326cc296fa" ma:termSetId="da2320e2-c0d2-4cdf-b90e-811ed6c51149" ma:anchorId="00000000-0000-0000-0000-000000000000" ma:open="fals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Afbeeldingtags" ma:readOnly="false" ma:fieldId="{5cf76f15-5ced-4ddc-b409-7134ff3c332f}" ma:taxonomyMulti="true" ma:sspId="2da67cf7-fe4b-4a66-9a0d-a2326cc296fa"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a0cf0202-a5c5-484a-8f56-a5c31f00845a">
      <UserInfo>
        <DisplayName/>
        <AccountId xsi:nil="true"/>
        <AccountType/>
      </UserInfo>
    </SharedWithUsers>
    <TaxCatchAll xmlns="968092ac-094d-4b25-8875-bf4b9d8d8c13">
      <Value>3</Value>
    </TaxCatchAll>
    <lcf76f155ced4ddcb4097134ff3c332f xmlns="f7f8b349-3925-43c0-afb0-a9f218744f17">
      <Terms xmlns="http://schemas.microsoft.com/office/infopath/2007/PartnerControls"/>
    </lcf76f155ced4ddcb4097134ff3c332f>
    <h2344027f68a4e9eb4a04d2b019ff848 xmlns="f7f8b349-3925-43c0-afb0-a9f218744f17">
      <Terms xmlns="http://schemas.microsoft.com/office/infopath/2007/PartnerControls">
        <TermInfo xmlns="http://schemas.microsoft.com/office/infopath/2007/PartnerControls">
          <TermName xmlns="http://schemas.microsoft.com/office/infopath/2007/PartnerControls">JUR</TermName>
          <TermId xmlns="http://schemas.microsoft.com/office/infopath/2007/PartnerControls">c13dae60-aece-4cd4-a722-d80de7d0f43c</TermId>
        </TermInfo>
      </Terms>
    </h2344027f68a4e9eb4a04d2b019ff848>
    <MediaLengthInSeconds xmlns="f7f8b349-3925-43c0-afb0-a9f218744f17" xsi:nil="true"/>
  </documentManagement>
</p:properties>
</file>

<file path=customXml/itemProps1.xml><?xml version="1.0" encoding="utf-8"?>
<ds:datastoreItem xmlns:ds="http://schemas.openxmlformats.org/officeDocument/2006/customXml" ds:itemID="{08279C36-29E6-4273-9C33-93C958195C02}">
  <ds:schemaRefs>
    <ds:schemaRef ds:uri="http://schemas.openxmlformats.org/officeDocument/2006/bibliography"/>
  </ds:schemaRefs>
</ds:datastoreItem>
</file>

<file path=customXml/itemProps2.xml><?xml version="1.0" encoding="utf-8"?>
<ds:datastoreItem xmlns:ds="http://schemas.openxmlformats.org/officeDocument/2006/customXml" ds:itemID="{DF3F1182-9F4E-409C-AC6F-F7BAC88EB1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8092ac-094d-4b25-8875-bf4b9d8d8c13"/>
    <ds:schemaRef ds:uri="a0cf0202-a5c5-484a-8f56-a5c31f00845a"/>
    <ds:schemaRef ds:uri="f7f8b349-3925-43c0-afb0-a9f218744f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7337E7-A821-4CD4-A3FC-2F4F6BBA1FB3}">
  <ds:schemaRefs>
    <ds:schemaRef ds:uri="http://schemas.microsoft.com/sharepoint/v3/contenttype/forms"/>
  </ds:schemaRefs>
</ds:datastoreItem>
</file>

<file path=customXml/itemProps4.xml><?xml version="1.0" encoding="utf-8"?>
<ds:datastoreItem xmlns:ds="http://schemas.openxmlformats.org/officeDocument/2006/customXml" ds:itemID="{7F2A0908-53F0-464F-AD26-EB986DF46309}">
  <ds:schemaRefs>
    <ds:schemaRef ds:uri="http://schemas.microsoft.com/office/2006/metadata/properties"/>
    <ds:schemaRef ds:uri="http://schemas.microsoft.com/office/infopath/2007/PartnerControls"/>
    <ds:schemaRef ds:uri="a0cf0202-a5c5-484a-8f56-a5c31f00845a"/>
    <ds:schemaRef ds:uri="968092ac-094d-4b25-8875-bf4b9d8d8c13"/>
    <ds:schemaRef ds:uri="f7f8b349-3925-43c0-afb0-a9f218744f17"/>
  </ds:schemaRefs>
</ds:datastoreItem>
</file>

<file path=docMetadata/LabelInfo.xml><?xml version="1.0" encoding="utf-8"?>
<clbl:labelList xmlns:clbl="http://schemas.microsoft.com/office/2020/mipLabelMetadata">
  <clbl:label id="{15afceaf-645f-4533-9e57-d04c96d1a4b2}" enabled="1" method="Privileged" siteId="{bbc3bd55-2812-4652-96ae-ce7932a2e8b5}" removed="0"/>
</clbl:labelList>
</file>

<file path=docProps/app.xml><?xml version="1.0" encoding="utf-8"?>
<Properties xmlns="http://schemas.openxmlformats.org/officeDocument/2006/extended-properties" xmlns:vt="http://schemas.openxmlformats.org/officeDocument/2006/docPropsVTypes">
  <Template>blanco</Template>
  <TotalTime>894</TotalTime>
  <Pages>1</Pages>
  <Words>209</Words>
  <Characters>1154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Inschrijvingsleidraad</vt:lpstr>
    </vt:vector>
  </TitlesOfParts>
  <Company>ARCADIS Heidemij Advies</Company>
  <LinksUpToDate>false</LinksUpToDate>
  <CharactersWithSpaces>1361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Inschrijvingsleidraad</dc:title>
  <dc:creator>ir. I.S. Kreetz</dc:creator>
  <cp:lastModifiedBy>Rijkers - Dubbeld, Sascha</cp:lastModifiedBy>
  <cp:revision>127</cp:revision>
  <cp:lastPrinted>2023-08-21T10:15:00Z</cp:lastPrinted>
  <dcterms:created xsi:type="dcterms:W3CDTF">2023-01-23T12:05:00Z</dcterms:created>
  <dcterms:modified xsi:type="dcterms:W3CDTF">2026-01-28T11:23:00Z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dpFileNetID">
    <vt:lpwstr>076798560</vt:lpwstr>
  </property>
  <property fmtid="{D5CDD505-2E9C-101B-9397-08002B2CF9AE}" pid="3" name="cdpVersienummer">
    <vt:lpwstr>0.4</vt:lpwstr>
  </property>
  <property fmtid="{D5CDD505-2E9C-101B-9397-08002B2CF9AE}" pid="4" name="cdpSoort">
    <vt:lpwstr>Contract/Overeenkomst</vt:lpwstr>
  </property>
  <property fmtid="{D5CDD505-2E9C-101B-9397-08002B2CF9AE}" pid="5" name="cdpTitel">
    <vt:lpwstr>01 Inschrijvingsleidraad - H6 uitgewerkt</vt:lpwstr>
  </property>
  <property fmtid="{D5CDD505-2E9C-101B-9397-08002B2CF9AE}" pid="6" name="cdpOpdrachtgever (1)">
    <vt:lpwstr>Gemeente Tilburg</vt:lpwstr>
  </property>
  <property fmtid="{D5CDD505-2E9C-101B-9397-08002B2CF9AE}" pid="7" name="cdpOpdrachtgever (2)">
    <vt:lpwstr> </vt:lpwstr>
  </property>
  <property fmtid="{D5CDD505-2E9C-101B-9397-08002B2CF9AE}" pid="8" name="cdpProjectomschrijving (1)">
    <vt:lpwstr>Verdubbeling Bredaseweg, Tilburg</vt:lpwstr>
  </property>
  <property fmtid="{D5CDD505-2E9C-101B-9397-08002B2CF9AE}" pid="9" name="cdpProjectomschrijving (2)">
    <vt:lpwstr> </vt:lpwstr>
  </property>
  <property fmtid="{D5CDD505-2E9C-101B-9397-08002B2CF9AE}" pid="10" name="cdpCheckedInByUser">
    <vt:lpwstr>kreetzi</vt:lpwstr>
  </property>
  <property fmtid="{D5CDD505-2E9C-101B-9397-08002B2CF9AE}" pid="11" name="cdpCheckindate">
    <vt:filetime>2012-12-19T15:24:43Z</vt:filetime>
  </property>
  <property fmtid="{D5CDD505-2E9C-101B-9397-08002B2CF9AE}" pid="12" name="cdpGecontroleerdDoor">
    <vt:lpwstr> </vt:lpwstr>
  </property>
  <property fmtid="{D5CDD505-2E9C-101B-9397-08002B2CF9AE}" pid="13" name="cdpGecontroleerdOp">
    <vt:lpwstr> </vt:lpwstr>
  </property>
  <property fmtid="{D5CDD505-2E9C-101B-9397-08002B2CF9AE}" pid="14" name="cdpGoedgekeurdDoor">
    <vt:lpwstr> </vt:lpwstr>
  </property>
  <property fmtid="{D5CDD505-2E9C-101B-9397-08002B2CF9AE}" pid="15" name="cdpGoedgekeurdOp">
    <vt:lpwstr> </vt:lpwstr>
  </property>
  <property fmtid="{D5CDD505-2E9C-101B-9397-08002B2CF9AE}" pid="16" name="cdpStatus">
    <vt:lpwstr>Checked In</vt:lpwstr>
  </property>
  <property fmtid="{D5CDD505-2E9C-101B-9397-08002B2CF9AE}" pid="17" name="cdpAddress1">
    <vt:lpwstr> </vt:lpwstr>
  </property>
  <property fmtid="{D5CDD505-2E9C-101B-9397-08002B2CF9AE}" pid="18" name="cdpAddress2">
    <vt:lpwstr> </vt:lpwstr>
  </property>
  <property fmtid="{D5CDD505-2E9C-101B-9397-08002B2CF9AE}" pid="19" name="cdpKenmerk">
    <vt:lpwstr> </vt:lpwstr>
  </property>
  <property fmtid="{D5CDD505-2E9C-101B-9397-08002B2CF9AE}" pid="20" name="cdpSubject1">
    <vt:lpwstr>01 Inschrijvingsleidraad - H6 uitgewerkt</vt:lpwstr>
  </property>
  <property fmtid="{D5CDD505-2E9C-101B-9397-08002B2CF9AE}" pid="21" name="cdpSubject2">
    <vt:lpwstr> </vt:lpwstr>
  </property>
  <property fmtid="{D5CDD505-2E9C-101B-9397-08002B2CF9AE}" pid="22" name="cdpProjectDefinitie">
    <vt:lpwstr>D01021.000162</vt:lpwstr>
  </property>
  <property fmtid="{D5CDD505-2E9C-101B-9397-08002B2CF9AE}" pid="23" name="cdpWBS">
    <vt:lpwstr>D01021.000162.0100</vt:lpwstr>
  </property>
  <property fmtid="{D5CDD505-2E9C-101B-9397-08002B2CF9AE}" pid="24" name="CdpVersienummerklant">
    <vt:lpwstr>0.4</vt:lpwstr>
  </property>
  <property fmtid="{D5CDD505-2E9C-101B-9397-08002B2CF9AE}" pid="25" name="cdpProjectleider">
    <vt:lpwstr>Kreetz, IS (Ivo)</vt:lpwstr>
  </property>
  <property fmtid="{D5CDD505-2E9C-101B-9397-08002B2CF9AE}" pid="26" name="ContentTypeId">
    <vt:lpwstr>0x010100615D5A9AE3DF6246BD386C33CB842FE4</vt:lpwstr>
  </property>
  <property fmtid="{D5CDD505-2E9C-101B-9397-08002B2CF9AE}" pid="27" name="Afdeling">
    <vt:lpwstr>3;#JUR|c13dae60-aece-4cd4-a722-d80de7d0f43c</vt:lpwstr>
  </property>
  <property fmtid="{D5CDD505-2E9C-101B-9397-08002B2CF9AE}" pid="28" name="MediaServiceImageTags">
    <vt:lpwstr/>
  </property>
  <property fmtid="{D5CDD505-2E9C-101B-9397-08002B2CF9AE}" pid="29" name="Order">
    <vt:r8>181660000000000</vt:r8>
  </property>
  <property fmtid="{D5CDD505-2E9C-101B-9397-08002B2CF9AE}" pid="30" name="xd_ProgID">
    <vt:lpwstr/>
  </property>
  <property fmtid="{D5CDD505-2E9C-101B-9397-08002B2CF9AE}" pid="31" name="ComplianceAssetId">
    <vt:lpwstr/>
  </property>
  <property fmtid="{D5CDD505-2E9C-101B-9397-08002B2CF9AE}" pid="32" name="TemplateUrl">
    <vt:lpwstr/>
  </property>
  <property fmtid="{D5CDD505-2E9C-101B-9397-08002B2CF9AE}" pid="33" name="_ExtendedDescription">
    <vt:lpwstr/>
  </property>
  <property fmtid="{D5CDD505-2E9C-101B-9397-08002B2CF9AE}" pid="34" name="TriggerFlowInfo">
    <vt:lpwstr/>
  </property>
  <property fmtid="{D5CDD505-2E9C-101B-9397-08002B2CF9AE}" pid="35" name="a0df825399604963aac3cebdc647a116">
    <vt:lpwstr>JUR|c13dae60-aece-4cd4-a722-d80de7d0f43c</vt:lpwstr>
  </property>
  <property fmtid="{D5CDD505-2E9C-101B-9397-08002B2CF9AE}" pid="36" name="xd_Signature">
    <vt:bool>false</vt:bool>
  </property>
  <property fmtid="{D5CDD505-2E9C-101B-9397-08002B2CF9AE}" pid="37" name="Afdelingnaam">
    <vt:lpwstr>1;#PPI|5380aa0e-a8ab-4a3d-bf73-9d74f369ec86</vt:lpwstr>
  </property>
  <property fmtid="{D5CDD505-2E9C-101B-9397-08002B2CF9AE}" pid="38" name="d6a0f0c0c0124d58878f9601e6ca6271">
    <vt:lpwstr>PPI|5380aa0e-a8ab-4a3d-bf73-9d74f369ec86</vt:lpwstr>
  </property>
  <property fmtid="{D5CDD505-2E9C-101B-9397-08002B2CF9AE}" pid="39" name="GUID">
    <vt:lpwstr>f82804c7-f146-4d33-afda-6edbf3f4c87e</vt:lpwstr>
  </property>
</Properties>
</file>